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092134" w14:textId="77777777" w:rsidR="001C2377" w:rsidRPr="00B362C4" w:rsidRDefault="008E4AAF" w:rsidP="008F66DC">
      <w:pPr>
        <w:ind w:left="3600"/>
        <w:rPr>
          <w:rFonts w:ascii="Arial" w:hAnsi="Arial" w:cs="Arial"/>
          <w:u w:val="single"/>
        </w:rPr>
      </w:pPr>
      <w:r>
        <w:rPr>
          <w:rFonts w:ascii="Arial" w:eastAsia="Arial Unicode MS" w:hAnsi="Arial" w:cs="Arial"/>
          <w:b/>
        </w:rPr>
        <w:t xml:space="preserve">  </w:t>
      </w:r>
      <w:r w:rsidR="00ED190A" w:rsidRPr="00B362C4">
        <w:rPr>
          <w:rFonts w:ascii="Arial" w:eastAsia="Arial Unicode MS" w:hAnsi="Arial" w:cs="Arial"/>
          <w:b/>
        </w:rPr>
        <w:t xml:space="preserve">SUBCONTRACTING </w:t>
      </w:r>
      <w:smartTag w:uri="urn:schemas-microsoft-com:office:smarttags" w:element="stockticker">
        <w:r w:rsidR="00ED190A" w:rsidRPr="00B362C4">
          <w:rPr>
            <w:rFonts w:ascii="Arial" w:eastAsia="Arial Unicode MS" w:hAnsi="Arial" w:cs="Arial"/>
            <w:b/>
          </w:rPr>
          <w:t>PLAN</w:t>
        </w:r>
      </w:smartTag>
      <w:r w:rsidR="001C2377">
        <w:rPr>
          <w:rFonts w:ascii="Arial" w:eastAsia="Arial Unicode MS" w:hAnsi="Arial" w:cs="Arial"/>
          <w:b/>
        </w:rPr>
        <w:tab/>
      </w:r>
      <w:r w:rsidR="001C2377">
        <w:rPr>
          <w:rFonts w:ascii="Arial" w:eastAsia="Arial Unicode MS" w:hAnsi="Arial" w:cs="Arial"/>
          <w:b/>
        </w:rPr>
        <w:tab/>
      </w:r>
      <w:r w:rsidR="001C2377">
        <w:rPr>
          <w:rFonts w:ascii="Arial" w:eastAsia="Arial Unicode MS" w:hAnsi="Arial" w:cs="Arial"/>
          <w:b/>
          <w:sz w:val="16"/>
          <w:szCs w:val="16"/>
        </w:rPr>
        <w:tab/>
      </w:r>
      <w:r w:rsidR="001C2377">
        <w:rPr>
          <w:rFonts w:ascii="Arial" w:eastAsia="Arial Unicode MS" w:hAnsi="Arial" w:cs="Arial"/>
          <w:b/>
          <w:sz w:val="16"/>
          <w:szCs w:val="16"/>
        </w:rPr>
        <w:tab/>
      </w:r>
      <w:r w:rsidR="008F66DC">
        <w:rPr>
          <w:rFonts w:ascii="Arial" w:eastAsia="Arial Unicode MS" w:hAnsi="Arial" w:cs="Arial"/>
          <w:b/>
          <w:sz w:val="16"/>
          <w:szCs w:val="16"/>
        </w:rPr>
        <w:t xml:space="preserve">             </w:t>
      </w:r>
      <w:r w:rsidR="001C2377" w:rsidRPr="00522C9D">
        <w:rPr>
          <w:rFonts w:ascii="Arial" w:eastAsia="Arial Unicode MS" w:hAnsi="Arial" w:cs="Arial"/>
          <w:sz w:val="14"/>
          <w:szCs w:val="14"/>
        </w:rPr>
        <w:t xml:space="preserve">Page 1 of </w:t>
      </w:r>
      <w:r w:rsidR="00666F0E" w:rsidRPr="00522C9D">
        <w:rPr>
          <w:rFonts w:ascii="Arial" w:eastAsia="Arial Unicode MS" w:hAnsi="Arial" w:cs="Arial"/>
          <w:sz w:val="14"/>
          <w:szCs w:val="14"/>
        </w:rPr>
        <w:t>2</w:t>
      </w:r>
      <w:r w:rsidR="001C2377">
        <w:rPr>
          <w:rFonts w:ascii="Arial" w:eastAsia="Arial Unicode MS" w:hAnsi="Arial" w:cs="Arial"/>
          <w:b/>
        </w:rPr>
        <w:tab/>
      </w:r>
      <w:r w:rsidR="001C2377">
        <w:rPr>
          <w:rFonts w:ascii="Arial" w:eastAsia="Arial Unicode MS" w:hAnsi="Arial" w:cs="Arial"/>
          <w:b/>
        </w:rPr>
        <w:tab/>
      </w:r>
    </w:p>
    <w:tbl>
      <w:tblPr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Look w:val="01E0" w:firstRow="1" w:lastRow="1" w:firstColumn="1" w:lastColumn="1" w:noHBand="0" w:noVBand="0"/>
      </w:tblPr>
      <w:tblGrid>
        <w:gridCol w:w="5161"/>
        <w:gridCol w:w="5927"/>
      </w:tblGrid>
      <w:tr w:rsidR="00C94DA0" w14:paraId="6C54EDF3" w14:textId="77777777" w:rsidTr="004D0627">
        <w:tc>
          <w:tcPr>
            <w:tcW w:w="11088" w:type="dxa"/>
            <w:gridSpan w:val="2"/>
            <w:shd w:val="clear" w:color="auto" w:fill="CCCCCC"/>
          </w:tcPr>
          <w:p w14:paraId="164B930C" w14:textId="77777777" w:rsidR="00C94DA0" w:rsidRPr="004D0627" w:rsidRDefault="00986428">
            <w:pPr>
              <w:rPr>
                <w:sz w:val="18"/>
                <w:szCs w:val="18"/>
              </w:rPr>
            </w:pPr>
            <w:r w:rsidRPr="004D0627">
              <w:rPr>
                <w:sz w:val="18"/>
                <w:szCs w:val="18"/>
              </w:rPr>
              <w:tab/>
            </w:r>
            <w:r w:rsidRPr="004D0627">
              <w:rPr>
                <w:sz w:val="18"/>
                <w:szCs w:val="18"/>
              </w:rPr>
              <w:tab/>
            </w:r>
            <w:r w:rsidRPr="004D0627">
              <w:rPr>
                <w:sz w:val="18"/>
                <w:szCs w:val="18"/>
              </w:rPr>
              <w:tab/>
            </w:r>
            <w:r w:rsidRPr="004D0627">
              <w:rPr>
                <w:sz w:val="18"/>
                <w:szCs w:val="18"/>
              </w:rPr>
              <w:tab/>
            </w:r>
            <w:r w:rsidRPr="004D0627">
              <w:rPr>
                <w:sz w:val="18"/>
                <w:szCs w:val="18"/>
              </w:rPr>
              <w:tab/>
            </w:r>
            <w:r w:rsidR="00C94DA0" w:rsidRPr="004D0627">
              <w:rPr>
                <w:rFonts w:ascii="Arial" w:hAnsi="Arial" w:cs="Arial"/>
                <w:b/>
                <w:sz w:val="18"/>
                <w:szCs w:val="18"/>
              </w:rPr>
              <w:t>PRIME CONTRACTOR INFORMATION:</w:t>
            </w:r>
          </w:p>
        </w:tc>
      </w:tr>
      <w:tr w:rsidR="00B846F8" w14:paraId="19F7DD86" w14:textId="77777777" w:rsidTr="004D0627">
        <w:tblPrEx>
          <w:shd w:val="clear" w:color="auto" w:fill="auto"/>
        </w:tblPrEx>
        <w:trPr>
          <w:trHeight w:val="1484"/>
        </w:trPr>
        <w:tc>
          <w:tcPr>
            <w:tcW w:w="5161" w:type="dxa"/>
          </w:tcPr>
          <w:p w14:paraId="11398522" w14:textId="77777777" w:rsidR="00B846F8" w:rsidRPr="004D0627" w:rsidRDefault="00B846F8" w:rsidP="004D062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  <w:p w14:paraId="66B51495" w14:textId="77777777" w:rsidR="00B846F8" w:rsidRPr="004D0627" w:rsidRDefault="00B846F8" w:rsidP="00C94DA0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>Company:</w:t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</w:p>
          <w:p w14:paraId="4BE390EA" w14:textId="77777777" w:rsidR="00B846F8" w:rsidRPr="004D0627" w:rsidRDefault="00B846F8" w:rsidP="004D0627">
            <w:pPr>
              <w:spacing w:line="340" w:lineRule="exact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 xml:space="preserve">Street Address: </w:t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</w:p>
          <w:p w14:paraId="743B335A" w14:textId="77777777" w:rsidR="00481E20" w:rsidRPr="004D0627" w:rsidRDefault="00B846F8" w:rsidP="004D0627">
            <w:pPr>
              <w:spacing w:line="220" w:lineRule="exact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>City &amp; Zip Code:</w:t>
            </w:r>
            <w:r w:rsidR="00481E20" w:rsidRPr="004D0627">
              <w:rPr>
                <w:rFonts w:ascii="Arial" w:hAnsi="Arial" w:cs="Arial"/>
                <w:sz w:val="16"/>
                <w:szCs w:val="16"/>
              </w:rPr>
              <w:t xml:space="preserve"> : </w:t>
            </w:r>
            <w:r w:rsidR="00481E20"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="00481E20"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="00481E20"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="00481E20"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="00481E20"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</w:p>
          <w:p w14:paraId="1E2DF570" w14:textId="77777777" w:rsidR="00B846F8" w:rsidRPr="004D0627" w:rsidRDefault="00140D4E" w:rsidP="004D0627">
            <w:pPr>
              <w:spacing w:line="260" w:lineRule="exact"/>
              <w:rPr>
                <w:rFonts w:ascii="Arial" w:hAnsi="Arial" w:cs="Arial"/>
                <w:i/>
                <w:sz w:val="16"/>
                <w:szCs w:val="16"/>
                <w:u w:val="single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>P</w:t>
            </w:r>
            <w:r w:rsidR="00B846F8" w:rsidRPr="004D0627">
              <w:rPr>
                <w:rFonts w:ascii="Arial" w:hAnsi="Arial" w:cs="Arial"/>
                <w:sz w:val="16"/>
                <w:szCs w:val="16"/>
              </w:rPr>
              <w:t>hone N</w:t>
            </w:r>
            <w:r w:rsidRPr="004D0627">
              <w:rPr>
                <w:rFonts w:ascii="Arial" w:hAnsi="Arial" w:cs="Arial"/>
                <w:sz w:val="16"/>
                <w:szCs w:val="16"/>
              </w:rPr>
              <w:t>umber</w:t>
            </w:r>
            <w:r w:rsidR="00481E20" w:rsidRPr="004D0627">
              <w:rPr>
                <w:rFonts w:ascii="Arial" w:hAnsi="Arial" w:cs="Arial"/>
                <w:sz w:val="16"/>
                <w:szCs w:val="16"/>
              </w:rPr>
              <w:t>:</w:t>
            </w:r>
            <w:r w:rsidRPr="004D0627">
              <w:rPr>
                <w:rFonts w:ascii="Arial" w:hAnsi="Arial" w:cs="Arial"/>
                <w:i/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rFonts w:ascii="Arial" w:hAnsi="Arial" w:cs="Arial"/>
                <w:i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i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i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</w:rPr>
              <w:t xml:space="preserve"> Fax:</w:t>
            </w:r>
            <w:r w:rsidRPr="004D0627">
              <w:rPr>
                <w:rFonts w:ascii="Arial" w:hAnsi="Arial" w:cs="Arial"/>
                <w:i/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rFonts w:ascii="Arial" w:hAnsi="Arial" w:cs="Arial"/>
                <w:i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i/>
                <w:sz w:val="16"/>
                <w:szCs w:val="16"/>
                <w:u w:val="single"/>
              </w:rPr>
              <w:tab/>
            </w:r>
          </w:p>
          <w:p w14:paraId="642D9956" w14:textId="77777777" w:rsidR="00B846F8" w:rsidRPr="004D0627" w:rsidRDefault="00B846F8" w:rsidP="004D0627">
            <w:pPr>
              <w:spacing w:before="60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>Email Address:</w:t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</w:p>
          <w:p w14:paraId="4460554E" w14:textId="77777777" w:rsidR="00B846F8" w:rsidRPr="004D0627" w:rsidRDefault="00B846F8" w:rsidP="004D0627">
            <w:pPr>
              <w:spacing w:line="10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927" w:type="dxa"/>
            <w:vMerge w:val="restart"/>
          </w:tcPr>
          <w:p w14:paraId="3EB55BBD" w14:textId="77777777" w:rsidR="00B846F8" w:rsidRPr="004D0627" w:rsidRDefault="00B846F8" w:rsidP="00CE4BD9">
            <w:pPr>
              <w:rPr>
                <w:rFonts w:ascii="Arial" w:hAnsi="Arial"/>
                <w:sz w:val="16"/>
                <w:szCs w:val="16"/>
              </w:rPr>
            </w:pPr>
          </w:p>
          <w:p w14:paraId="4E8D49A9" w14:textId="77777777" w:rsidR="00B846F8" w:rsidRPr="004D0627" w:rsidRDefault="007212E2" w:rsidP="00CE4BD9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Solicitation</w:t>
            </w:r>
            <w:r w:rsidR="00B846F8" w:rsidRPr="004D0627">
              <w:rPr>
                <w:rFonts w:ascii="Arial" w:hAnsi="Arial"/>
                <w:sz w:val="16"/>
                <w:szCs w:val="16"/>
              </w:rPr>
              <w:t xml:space="preserve"> Number: </w:t>
            </w:r>
            <w:r w:rsidR="00B846F8"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="00B846F8"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="00B846F8"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="00B846F8"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="00B846F8"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="00B846F8"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1D4FB6BB" w14:textId="77777777" w:rsidR="00B846F8" w:rsidRPr="004D0627" w:rsidRDefault="00B846F8" w:rsidP="00C66534">
            <w:pPr>
              <w:rPr>
                <w:rFonts w:ascii="Arial" w:hAnsi="Arial" w:cs="Arial"/>
                <w:sz w:val="16"/>
                <w:szCs w:val="16"/>
              </w:rPr>
            </w:pPr>
          </w:p>
          <w:p w14:paraId="1621F1B6" w14:textId="77777777" w:rsidR="00B846F8" w:rsidRPr="004D0627" w:rsidRDefault="00B846F8" w:rsidP="00BA5B08">
            <w:pPr>
              <w:rPr>
                <w:rFonts w:ascii="Arial" w:hAnsi="Arial" w:cs="Arial"/>
                <w:i/>
                <w:sz w:val="16"/>
                <w:szCs w:val="16"/>
                <w:u w:val="single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 xml:space="preserve">Contractor’s </w:t>
            </w:r>
            <w:r w:rsidR="001C2377" w:rsidRPr="004D0627">
              <w:rPr>
                <w:rFonts w:ascii="Arial" w:hAnsi="Arial" w:cs="Arial"/>
                <w:sz w:val="16"/>
                <w:szCs w:val="16"/>
              </w:rPr>
              <w:t>T</w:t>
            </w:r>
            <w:r w:rsidR="007212E2" w:rsidRPr="004D0627">
              <w:rPr>
                <w:rFonts w:ascii="Arial" w:hAnsi="Arial" w:cs="Arial"/>
                <w:sz w:val="16"/>
                <w:szCs w:val="16"/>
              </w:rPr>
              <w:t xml:space="preserve">ax ID </w:t>
            </w:r>
            <w:r w:rsidRPr="004D0627">
              <w:rPr>
                <w:rFonts w:ascii="Arial" w:hAnsi="Arial" w:cs="Arial"/>
                <w:sz w:val="16"/>
                <w:szCs w:val="16"/>
              </w:rPr>
              <w:t>Number:</w:t>
            </w:r>
            <w:r w:rsidRPr="004D0627">
              <w:rPr>
                <w:rFonts w:ascii="Arial" w:hAnsi="Arial" w:cs="Arial"/>
                <w:i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i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i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i/>
                <w:sz w:val="16"/>
                <w:szCs w:val="16"/>
                <w:u w:val="single"/>
              </w:rPr>
              <w:tab/>
            </w:r>
          </w:p>
          <w:p w14:paraId="2F429B6D" w14:textId="77777777" w:rsidR="00B846F8" w:rsidRPr="004D0627" w:rsidRDefault="00B846F8" w:rsidP="004D0627">
            <w:pPr>
              <w:spacing w:line="300" w:lineRule="exact"/>
              <w:rPr>
                <w:sz w:val="16"/>
                <w:szCs w:val="16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 xml:space="preserve">Caption of Plan: </w:t>
            </w:r>
            <w:r w:rsidR="007212E2" w:rsidRPr="004D0627">
              <w:rPr>
                <w:sz w:val="16"/>
                <w:szCs w:val="16"/>
                <w:u w:val="single"/>
              </w:rPr>
              <w:tab/>
            </w:r>
            <w:r w:rsidR="007212E2" w:rsidRPr="004D0627">
              <w:rPr>
                <w:sz w:val="16"/>
                <w:szCs w:val="16"/>
                <w:u w:val="single"/>
              </w:rPr>
              <w:tab/>
            </w:r>
            <w:r w:rsidR="007212E2" w:rsidRPr="004D0627">
              <w:rPr>
                <w:sz w:val="16"/>
                <w:szCs w:val="16"/>
                <w:u w:val="single"/>
              </w:rPr>
              <w:tab/>
            </w:r>
            <w:r w:rsidR="007212E2" w:rsidRPr="004D0627">
              <w:rPr>
                <w:sz w:val="16"/>
                <w:szCs w:val="16"/>
                <w:u w:val="single"/>
              </w:rPr>
              <w:tab/>
            </w:r>
            <w:r w:rsidR="007212E2" w:rsidRPr="004D0627">
              <w:rPr>
                <w:sz w:val="16"/>
                <w:szCs w:val="16"/>
                <w:u w:val="single"/>
              </w:rPr>
              <w:tab/>
            </w:r>
            <w:r w:rsidR="007212E2" w:rsidRPr="004D0627">
              <w:rPr>
                <w:sz w:val="16"/>
                <w:szCs w:val="16"/>
                <w:u w:val="single"/>
              </w:rPr>
              <w:tab/>
            </w:r>
          </w:p>
          <w:p w14:paraId="295162F1" w14:textId="77777777" w:rsidR="00B846F8" w:rsidRPr="004D0627" w:rsidRDefault="00B846F8" w:rsidP="004D0627">
            <w:pPr>
              <w:spacing w:line="300" w:lineRule="exact"/>
              <w:rPr>
                <w:sz w:val="16"/>
                <w:szCs w:val="16"/>
              </w:rPr>
            </w:pP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324D6FD3" w14:textId="77777777" w:rsidR="00B846F8" w:rsidRPr="004D0627" w:rsidRDefault="00B846F8" w:rsidP="004D0627">
            <w:pPr>
              <w:spacing w:line="240" w:lineRule="exact"/>
              <w:rPr>
                <w:sz w:val="16"/>
                <w:szCs w:val="16"/>
                <w:u w:val="single"/>
              </w:rPr>
            </w:pP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5FC7B4F0" w14:textId="77777777" w:rsidR="00B846F8" w:rsidRPr="004D0627" w:rsidRDefault="00B846F8" w:rsidP="004D0627">
            <w:pPr>
              <w:spacing w:line="300" w:lineRule="exact"/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Duration of the Plan: From 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  <w:t xml:space="preserve"> </w:t>
            </w:r>
            <w:r w:rsidRPr="004D0627">
              <w:rPr>
                <w:rFonts w:ascii="Arial" w:hAnsi="Arial"/>
                <w:sz w:val="16"/>
                <w:szCs w:val="16"/>
              </w:rPr>
              <w:t xml:space="preserve"> to 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</w:p>
          <w:p w14:paraId="0B753960" w14:textId="77777777" w:rsidR="00BA5B08" w:rsidRDefault="00BA5B08" w:rsidP="004D0627">
            <w:pPr>
              <w:spacing w:line="300" w:lineRule="exact"/>
              <w:rPr>
                <w:rFonts w:ascii="Arial" w:hAnsi="Arial"/>
                <w:sz w:val="16"/>
                <w:szCs w:val="16"/>
              </w:rPr>
            </w:pPr>
          </w:p>
          <w:p w14:paraId="2B26D7B7" w14:textId="77777777" w:rsidR="00B846F8" w:rsidRPr="004D0627" w:rsidRDefault="007212E2" w:rsidP="004D0627">
            <w:pPr>
              <w:spacing w:line="300" w:lineRule="exact"/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Total</w:t>
            </w:r>
            <w:r w:rsidR="00B846F8" w:rsidRPr="004D0627">
              <w:rPr>
                <w:rFonts w:ascii="Arial" w:hAnsi="Arial"/>
                <w:sz w:val="16"/>
                <w:szCs w:val="16"/>
              </w:rPr>
              <w:t xml:space="preserve"> Prime Contract</w:t>
            </w:r>
            <w:r w:rsidRPr="004D0627">
              <w:rPr>
                <w:rFonts w:ascii="Arial" w:hAnsi="Arial"/>
                <w:sz w:val="16"/>
                <w:szCs w:val="16"/>
              </w:rPr>
              <w:t xml:space="preserve"> Value</w:t>
            </w:r>
            <w:r w:rsidR="00B846F8" w:rsidRPr="004D0627">
              <w:rPr>
                <w:rFonts w:ascii="Arial" w:hAnsi="Arial"/>
                <w:sz w:val="16"/>
                <w:szCs w:val="16"/>
              </w:rPr>
              <w:t>: $</w:t>
            </w:r>
            <w:r w:rsidR="00B846F8"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="00B846F8"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="00B846F8"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="00B846F8" w:rsidRPr="004D0627">
              <w:rPr>
                <w:rFonts w:ascii="Arial" w:hAnsi="Arial"/>
                <w:sz w:val="16"/>
                <w:szCs w:val="16"/>
              </w:rPr>
              <w:t>.</w:t>
            </w:r>
            <w:r w:rsidR="00B846F8"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="00B846F8"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0C2E5808" w14:textId="77777777" w:rsidR="00BA5B08" w:rsidRDefault="00BA5B08" w:rsidP="004D0627">
            <w:pPr>
              <w:spacing w:line="300" w:lineRule="exact"/>
              <w:rPr>
                <w:rFonts w:ascii="Arial" w:hAnsi="Arial" w:cs="Arial"/>
                <w:sz w:val="16"/>
                <w:szCs w:val="16"/>
              </w:rPr>
            </w:pPr>
          </w:p>
          <w:p w14:paraId="68F3E87F" w14:textId="77777777" w:rsidR="00B846F8" w:rsidRPr="004D0627" w:rsidRDefault="007212E2" w:rsidP="004D0627">
            <w:pPr>
              <w:spacing w:line="300" w:lineRule="exact"/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LSDBE </w:t>
            </w:r>
            <w:r w:rsidR="00B846F8" w:rsidRPr="004D0627">
              <w:rPr>
                <w:rFonts w:ascii="Arial" w:hAnsi="Arial"/>
                <w:sz w:val="16"/>
                <w:szCs w:val="16"/>
              </w:rPr>
              <w:t>Total:</w:t>
            </w:r>
            <w:r w:rsidR="00E323D1">
              <w:rPr>
                <w:rFonts w:ascii="Arial" w:hAnsi="Arial"/>
                <w:sz w:val="16"/>
                <w:szCs w:val="16"/>
              </w:rPr>
              <w:t xml:space="preserve"> </w:t>
            </w:r>
            <w:r w:rsidR="00B846F8" w:rsidRPr="004D0627">
              <w:rPr>
                <w:rFonts w:ascii="Arial" w:hAnsi="Arial"/>
                <w:sz w:val="16"/>
                <w:szCs w:val="16"/>
              </w:rPr>
              <w:t>$</w:t>
            </w:r>
            <w:r w:rsidR="00B846F8"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="00B846F8"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="00B846F8"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="00B846F8" w:rsidRPr="004D0627">
              <w:rPr>
                <w:rFonts w:ascii="Arial" w:hAnsi="Arial"/>
                <w:sz w:val="16"/>
                <w:szCs w:val="16"/>
              </w:rPr>
              <w:t>.</w:t>
            </w:r>
            <w:r w:rsidR="00B846F8"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="00B846F8" w:rsidRPr="004D0627">
              <w:rPr>
                <w:rFonts w:ascii="Arial" w:hAnsi="Arial"/>
                <w:sz w:val="16"/>
                <w:szCs w:val="16"/>
              </w:rPr>
              <w:t xml:space="preserve"> </w:t>
            </w:r>
            <w:r w:rsidR="00B362C4" w:rsidRPr="004D0627">
              <w:rPr>
                <w:rFonts w:ascii="Arial" w:hAnsi="Arial"/>
                <w:sz w:val="16"/>
                <w:szCs w:val="16"/>
              </w:rPr>
              <w:t xml:space="preserve"> equals</w:t>
            </w:r>
            <w:r w:rsidR="00B846F8" w:rsidRPr="004D0627">
              <w:rPr>
                <w:rFonts w:ascii="Arial" w:hAnsi="Arial"/>
                <w:sz w:val="16"/>
                <w:szCs w:val="16"/>
              </w:rPr>
              <w:t xml:space="preserve"> </w:t>
            </w:r>
            <w:r w:rsidR="00B846F8"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="00B846F8" w:rsidRPr="004D0627">
              <w:rPr>
                <w:rFonts w:ascii="Arial" w:hAnsi="Arial"/>
                <w:sz w:val="16"/>
                <w:szCs w:val="16"/>
                <w:u w:val="single"/>
              </w:rPr>
              <w:tab/>
              <w:t xml:space="preserve"> </w:t>
            </w:r>
            <w:r w:rsidR="00B846F8" w:rsidRPr="004D0627">
              <w:rPr>
                <w:rFonts w:ascii="Arial" w:hAnsi="Arial"/>
                <w:sz w:val="16"/>
                <w:szCs w:val="16"/>
              </w:rPr>
              <w:t>%</w:t>
            </w:r>
          </w:p>
          <w:p w14:paraId="702B35D0" w14:textId="77777777" w:rsidR="00B846F8" w:rsidRPr="004D0627" w:rsidRDefault="007212E2">
            <w:pPr>
              <w:rPr>
                <w:rFonts w:ascii="Arial" w:hAnsi="Arial"/>
                <w:b/>
                <w:sz w:val="14"/>
                <w:szCs w:val="14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  </w:t>
            </w:r>
            <w:r w:rsidR="00B846F8" w:rsidRPr="004D0627">
              <w:rPr>
                <w:rFonts w:ascii="Arial" w:hAnsi="Arial"/>
                <w:sz w:val="16"/>
                <w:szCs w:val="16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        </w:t>
            </w:r>
            <w:r w:rsidRPr="004D0627">
              <w:rPr>
                <w:rFonts w:ascii="Arial" w:hAnsi="Arial"/>
                <w:sz w:val="14"/>
                <w:szCs w:val="14"/>
              </w:rPr>
              <w:t>LSDBE</w:t>
            </w:r>
            <w:r w:rsidRPr="004D0627">
              <w:rPr>
                <w:rFonts w:ascii="Arial" w:hAnsi="Arial"/>
                <w:sz w:val="16"/>
                <w:szCs w:val="16"/>
              </w:rPr>
              <w:t xml:space="preserve"> </w:t>
            </w:r>
            <w:r w:rsidR="00B846F8" w:rsidRPr="004D0627">
              <w:rPr>
                <w:rFonts w:ascii="Arial" w:hAnsi="Arial"/>
                <w:b/>
                <w:sz w:val="14"/>
                <w:szCs w:val="14"/>
              </w:rPr>
              <w:t>Subcontract Value</w:t>
            </w:r>
            <w:r w:rsidR="00B846F8" w:rsidRPr="004D0627">
              <w:rPr>
                <w:rFonts w:ascii="Arial" w:hAnsi="Arial"/>
                <w:sz w:val="14"/>
                <w:szCs w:val="14"/>
              </w:rPr>
              <w:tab/>
              <w:t xml:space="preserve">           </w:t>
            </w:r>
            <w:r w:rsidRPr="004D0627">
              <w:rPr>
                <w:rFonts w:ascii="Arial" w:hAnsi="Arial"/>
                <w:sz w:val="14"/>
                <w:szCs w:val="14"/>
              </w:rPr>
              <w:t xml:space="preserve">               </w:t>
            </w:r>
            <w:r w:rsidR="00B846F8" w:rsidRPr="004D0627">
              <w:rPr>
                <w:rFonts w:ascii="Arial" w:hAnsi="Arial"/>
                <w:b/>
                <w:sz w:val="14"/>
                <w:szCs w:val="14"/>
              </w:rPr>
              <w:t>Percentage Set Aside</w:t>
            </w:r>
          </w:p>
          <w:p w14:paraId="44BC590F" w14:textId="77777777" w:rsidR="00B846F8" w:rsidRPr="004D0627" w:rsidRDefault="00B846F8">
            <w:pPr>
              <w:rPr>
                <w:sz w:val="16"/>
                <w:szCs w:val="16"/>
              </w:rPr>
            </w:pPr>
          </w:p>
          <w:p w14:paraId="08B16EE4" w14:textId="77777777" w:rsidR="00B846F8" w:rsidRPr="004D0627" w:rsidRDefault="00B846F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46F8" w14:paraId="2AADC291" w14:textId="77777777" w:rsidTr="004D0627">
        <w:tblPrEx>
          <w:shd w:val="clear" w:color="auto" w:fill="auto"/>
        </w:tblPrEx>
        <w:trPr>
          <w:trHeight w:val="1538"/>
        </w:trPr>
        <w:tc>
          <w:tcPr>
            <w:tcW w:w="5161" w:type="dxa"/>
          </w:tcPr>
          <w:p w14:paraId="54FA161A" w14:textId="77777777" w:rsidR="00B362C4" w:rsidRPr="004D0627" w:rsidRDefault="00B362C4" w:rsidP="004D0627">
            <w:pPr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</w:p>
          <w:p w14:paraId="192EB4AC" w14:textId="77777777" w:rsidR="00B846F8" w:rsidRPr="004D0627" w:rsidRDefault="00B846F8" w:rsidP="00B846F8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 xml:space="preserve">Project Name: </w:t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</w:p>
          <w:p w14:paraId="2FD5DA11" w14:textId="77777777" w:rsidR="00481E20" w:rsidRPr="004D0627" w:rsidRDefault="00481E20" w:rsidP="004D0627">
            <w:pPr>
              <w:spacing w:line="140" w:lineRule="exact"/>
              <w:rPr>
                <w:rFonts w:ascii="Arial" w:hAnsi="Arial" w:cs="Arial"/>
                <w:sz w:val="16"/>
                <w:szCs w:val="16"/>
              </w:rPr>
            </w:pPr>
          </w:p>
          <w:p w14:paraId="3A1B7EC4" w14:textId="77777777" w:rsidR="00481E20" w:rsidRPr="004D0627" w:rsidRDefault="00B846F8" w:rsidP="004D0627">
            <w:pPr>
              <w:spacing w:line="160" w:lineRule="atLeast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 xml:space="preserve">Address: </w:t>
            </w:r>
            <w:r w:rsidR="00481E20"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="00481E20"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="00481E20"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="00481E20"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="00481E20"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</w:p>
          <w:p w14:paraId="4BDAEEB5" w14:textId="77777777" w:rsidR="00481E20" w:rsidRPr="004D0627" w:rsidRDefault="00481E20" w:rsidP="004D0627">
            <w:pPr>
              <w:spacing w:line="100" w:lineRule="exact"/>
              <w:rPr>
                <w:rFonts w:ascii="Arial" w:hAnsi="Arial" w:cs="Arial"/>
                <w:sz w:val="16"/>
                <w:szCs w:val="16"/>
                <w:u w:val="single"/>
              </w:rPr>
            </w:pPr>
          </w:p>
          <w:p w14:paraId="290476DD" w14:textId="77777777" w:rsidR="00B846F8" w:rsidRPr="004D0627" w:rsidRDefault="00481E20" w:rsidP="00B846F8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</w:p>
          <w:p w14:paraId="2B50BF59" w14:textId="77777777" w:rsidR="00481E20" w:rsidRPr="004D0627" w:rsidRDefault="00481E20" w:rsidP="00B846F8">
            <w:pPr>
              <w:rPr>
                <w:rFonts w:ascii="Arial" w:hAnsi="Arial" w:cs="Arial"/>
                <w:sz w:val="16"/>
                <w:szCs w:val="16"/>
              </w:rPr>
            </w:pPr>
          </w:p>
          <w:p w14:paraId="53C9829C" w14:textId="77777777" w:rsidR="00B846F8" w:rsidRPr="004D0627" w:rsidRDefault="00B846F8" w:rsidP="00B846F8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 xml:space="preserve">Project Descriptions: </w:t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</w:p>
          <w:p w14:paraId="74A48D3C" w14:textId="77777777" w:rsidR="00B846F8" w:rsidRPr="004D0627" w:rsidRDefault="00B846F8" w:rsidP="004D0627">
            <w:pPr>
              <w:spacing w:line="280" w:lineRule="exact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</w:p>
          <w:p w14:paraId="67CB2C95" w14:textId="77777777" w:rsidR="00B846F8" w:rsidRPr="004D0627" w:rsidRDefault="00B846F8" w:rsidP="004D0627">
            <w:pPr>
              <w:spacing w:line="280" w:lineRule="exact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</w:p>
          <w:p w14:paraId="787A3EA5" w14:textId="77777777" w:rsidR="00B846F8" w:rsidRPr="004D0627" w:rsidRDefault="00B846F8" w:rsidP="00CE4BD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927" w:type="dxa"/>
            <w:vMerge/>
          </w:tcPr>
          <w:p w14:paraId="04C23D13" w14:textId="77777777" w:rsidR="00B846F8" w:rsidRPr="004D0627" w:rsidRDefault="00B846F8" w:rsidP="00CE4BD9">
            <w:pPr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670E0526" w14:textId="77777777" w:rsidR="00E323D1" w:rsidRDefault="00E323D1" w:rsidP="00C72243">
      <w:pPr>
        <w:jc w:val="center"/>
        <w:rPr>
          <w:rFonts w:ascii="Arial" w:hAnsi="Arial"/>
          <w:sz w:val="18"/>
          <w:szCs w:val="18"/>
        </w:rPr>
      </w:pPr>
    </w:p>
    <w:p w14:paraId="1FE85FCB" w14:textId="77777777" w:rsidR="00CE4BD9" w:rsidRDefault="006A74DD" w:rsidP="00C72243">
      <w:pPr>
        <w:jc w:val="center"/>
        <w:rPr>
          <w:rFonts w:ascii="Arial" w:hAnsi="Arial"/>
          <w:sz w:val="18"/>
          <w:szCs w:val="18"/>
        </w:rPr>
      </w:pPr>
      <w:r w:rsidRPr="00C72243">
        <w:rPr>
          <w:rFonts w:ascii="Arial" w:hAnsi="Arial"/>
          <w:sz w:val="18"/>
          <w:szCs w:val="18"/>
        </w:rPr>
        <w:t xml:space="preserve">(List each subcontractor </w:t>
      </w:r>
      <w:r w:rsidR="00122DE7">
        <w:rPr>
          <w:rFonts w:ascii="Arial" w:hAnsi="Arial"/>
          <w:sz w:val="18"/>
          <w:szCs w:val="18"/>
        </w:rPr>
        <w:t xml:space="preserve">at any tier </w:t>
      </w:r>
      <w:r w:rsidRPr="00C72243">
        <w:rPr>
          <w:rFonts w:ascii="Arial" w:hAnsi="Arial"/>
          <w:sz w:val="18"/>
          <w:szCs w:val="18"/>
        </w:rPr>
        <w:t>that will be awarded a subcontract to meet your total set aside goal.)</w:t>
      </w:r>
    </w:p>
    <w:tbl>
      <w:tblPr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Look w:val="01E0" w:firstRow="1" w:lastRow="1" w:firstColumn="1" w:lastColumn="1" w:noHBand="0" w:noVBand="0"/>
      </w:tblPr>
      <w:tblGrid>
        <w:gridCol w:w="2108"/>
        <w:gridCol w:w="2319"/>
        <w:gridCol w:w="2161"/>
        <w:gridCol w:w="1260"/>
        <w:gridCol w:w="3240"/>
      </w:tblGrid>
      <w:tr w:rsidR="00C94DA0" w:rsidRPr="004D0627" w14:paraId="5F537AD5" w14:textId="77777777" w:rsidTr="004D0627">
        <w:tc>
          <w:tcPr>
            <w:tcW w:w="11088" w:type="dxa"/>
            <w:gridSpan w:val="5"/>
            <w:shd w:val="clear" w:color="auto" w:fill="CCCCCC"/>
          </w:tcPr>
          <w:p w14:paraId="30AFB22F" w14:textId="77777777" w:rsidR="00C94DA0" w:rsidRPr="004D0627" w:rsidRDefault="00140D4E">
            <w:pPr>
              <w:rPr>
                <w:sz w:val="18"/>
                <w:szCs w:val="18"/>
              </w:rPr>
            </w:pPr>
            <w:r w:rsidRPr="004D0627">
              <w:rPr>
                <w:rFonts w:ascii="Arial" w:hAnsi="Arial"/>
                <w:b/>
                <w:sz w:val="18"/>
                <w:szCs w:val="18"/>
              </w:rPr>
              <w:t>SUBCONTRACTOR INFORMATION: (use continuation sheet for additional subcontracts)</w:t>
            </w:r>
          </w:p>
        </w:tc>
      </w:tr>
      <w:tr w:rsidR="00C94DA0" w14:paraId="3CF2F3B4" w14:textId="77777777" w:rsidTr="004D0627">
        <w:tblPrEx>
          <w:shd w:val="clear" w:color="auto" w:fill="auto"/>
        </w:tblPrEx>
        <w:tc>
          <w:tcPr>
            <w:tcW w:w="2108" w:type="dxa"/>
          </w:tcPr>
          <w:p w14:paraId="209C1B57" w14:textId="77777777" w:rsidR="00C94DA0" w:rsidRPr="004D0627" w:rsidRDefault="00C94DA0" w:rsidP="00315718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Name</w:t>
            </w:r>
          </w:p>
        </w:tc>
        <w:tc>
          <w:tcPr>
            <w:tcW w:w="2319" w:type="dxa"/>
          </w:tcPr>
          <w:p w14:paraId="1FD1A9E8" w14:textId="77777777" w:rsidR="00C94DA0" w:rsidRPr="004D0627" w:rsidRDefault="00C94DA0" w:rsidP="00315718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Addr</w:t>
            </w:r>
            <w:r w:rsidR="001922FA" w:rsidRPr="004D0627">
              <w:rPr>
                <w:rFonts w:ascii="Arial" w:hAnsi="Arial"/>
                <w:sz w:val="16"/>
                <w:szCs w:val="16"/>
              </w:rPr>
              <w:t>ess &amp; Telephone No.</w:t>
            </w:r>
          </w:p>
        </w:tc>
        <w:tc>
          <w:tcPr>
            <w:tcW w:w="2161" w:type="dxa"/>
          </w:tcPr>
          <w:p w14:paraId="496FDFD4" w14:textId="77777777" w:rsidR="00C94DA0" w:rsidRPr="004D0627" w:rsidRDefault="00C94DA0" w:rsidP="00315718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Type of Work</w:t>
            </w:r>
          </w:p>
        </w:tc>
        <w:tc>
          <w:tcPr>
            <w:tcW w:w="1260" w:type="dxa"/>
          </w:tcPr>
          <w:p w14:paraId="63EAAAD8" w14:textId="77777777" w:rsidR="00C94DA0" w:rsidRPr="004D0627" w:rsidRDefault="00C94DA0" w:rsidP="00315718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NIGP Code(s)</w:t>
            </w:r>
          </w:p>
        </w:tc>
        <w:tc>
          <w:tcPr>
            <w:tcW w:w="3240" w:type="dxa"/>
          </w:tcPr>
          <w:p w14:paraId="3CA910B6" w14:textId="77777777" w:rsidR="00C94DA0" w:rsidRPr="004D0627" w:rsidRDefault="00C94DA0" w:rsidP="00315718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Description of Work </w:t>
            </w:r>
          </w:p>
        </w:tc>
      </w:tr>
      <w:tr w:rsidR="00C94DA0" w14:paraId="327A3DA9" w14:textId="77777777" w:rsidTr="004D0627">
        <w:tblPrEx>
          <w:shd w:val="clear" w:color="auto" w:fill="auto"/>
        </w:tblPrEx>
        <w:tc>
          <w:tcPr>
            <w:tcW w:w="2108" w:type="dxa"/>
          </w:tcPr>
          <w:p w14:paraId="4F7C1535" w14:textId="77777777" w:rsidR="00C94DA0" w:rsidRDefault="00C94DA0" w:rsidP="00ED190A"/>
        </w:tc>
        <w:tc>
          <w:tcPr>
            <w:tcW w:w="2319" w:type="dxa"/>
          </w:tcPr>
          <w:p w14:paraId="664683C5" w14:textId="77777777" w:rsidR="00C94DA0" w:rsidRDefault="00C94DA0" w:rsidP="00ED190A"/>
        </w:tc>
        <w:tc>
          <w:tcPr>
            <w:tcW w:w="2161" w:type="dxa"/>
          </w:tcPr>
          <w:p w14:paraId="3A39FD86" w14:textId="77777777" w:rsidR="00C94DA0" w:rsidRDefault="00C94DA0" w:rsidP="00ED190A"/>
        </w:tc>
        <w:tc>
          <w:tcPr>
            <w:tcW w:w="1260" w:type="dxa"/>
          </w:tcPr>
          <w:p w14:paraId="5DBFD92A" w14:textId="77777777" w:rsidR="00C94DA0" w:rsidRDefault="00C94DA0" w:rsidP="00ED190A"/>
        </w:tc>
        <w:tc>
          <w:tcPr>
            <w:tcW w:w="3240" w:type="dxa"/>
          </w:tcPr>
          <w:p w14:paraId="23FB1825" w14:textId="77777777" w:rsidR="00C94DA0" w:rsidRDefault="00C94DA0" w:rsidP="00ED190A"/>
          <w:p w14:paraId="72DA0EE4" w14:textId="77777777" w:rsidR="00AB4975" w:rsidRDefault="00AB4975" w:rsidP="00ED190A"/>
        </w:tc>
      </w:tr>
      <w:tr w:rsidR="00180EEA" w:rsidRPr="004D0627" w14:paraId="15612FF3" w14:textId="77777777" w:rsidTr="004D0627">
        <w:tblPrEx>
          <w:shd w:val="clear" w:color="auto" w:fill="auto"/>
        </w:tblPrEx>
        <w:trPr>
          <w:trHeight w:val="1592"/>
        </w:trPr>
        <w:tc>
          <w:tcPr>
            <w:tcW w:w="6588" w:type="dxa"/>
            <w:gridSpan w:val="3"/>
          </w:tcPr>
          <w:p w14:paraId="169C478D" w14:textId="77777777" w:rsidR="00180EEA" w:rsidRPr="004D0627" w:rsidRDefault="00180EEA" w:rsidP="004D0627">
            <w:pPr>
              <w:spacing w:line="180" w:lineRule="exact"/>
              <w:rPr>
                <w:rFonts w:ascii="Arial" w:hAnsi="Arial"/>
                <w:sz w:val="16"/>
                <w:szCs w:val="16"/>
              </w:rPr>
            </w:pPr>
          </w:p>
          <w:p w14:paraId="0471A6D2" w14:textId="77777777" w:rsidR="00180EEA" w:rsidRPr="004D0627" w:rsidRDefault="00180EEA" w:rsidP="00180EEA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Total Amount Set Aside: $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  </w:t>
            </w:r>
          </w:p>
          <w:p w14:paraId="17197B6B" w14:textId="77777777" w:rsidR="00180EEA" w:rsidRPr="004D0627" w:rsidRDefault="00180EEA" w:rsidP="004D0627">
            <w:pPr>
              <w:spacing w:line="80" w:lineRule="exact"/>
              <w:rPr>
                <w:rFonts w:ascii="Arial" w:hAnsi="Arial"/>
                <w:sz w:val="16"/>
                <w:szCs w:val="16"/>
              </w:rPr>
            </w:pPr>
          </w:p>
          <w:p w14:paraId="47A06308" w14:textId="77777777" w:rsidR="00CD3361" w:rsidRPr="004D0627" w:rsidRDefault="00180EEA" w:rsidP="00180EEA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Percentage of Total Set Aside Amount 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>%</w:t>
            </w:r>
            <w:r w:rsidR="00CD3361" w:rsidRPr="004D0627">
              <w:rPr>
                <w:rFonts w:ascii="Arial" w:hAnsi="Arial"/>
                <w:sz w:val="16"/>
                <w:szCs w:val="16"/>
              </w:rPr>
              <w:t xml:space="preserve">       Tier: :</w:t>
            </w:r>
            <w:r w:rsidR="00CD3361"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="00CD3361"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</w:p>
          <w:p w14:paraId="6F03F55B" w14:textId="77777777" w:rsidR="00CD3361" w:rsidRPr="004D0627" w:rsidRDefault="00CD3361" w:rsidP="00CD3361">
            <w:pPr>
              <w:rPr>
                <w:rFonts w:ascii="Arial" w:hAnsi="Arial"/>
                <w:sz w:val="14"/>
                <w:szCs w:val="14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                                                                                                     </w:t>
            </w:r>
            <w:r w:rsidRPr="004D0627">
              <w:rPr>
                <w:rFonts w:ascii="Arial" w:hAnsi="Arial"/>
                <w:sz w:val="14"/>
                <w:szCs w:val="14"/>
              </w:rPr>
              <w:t xml:space="preserve">  1</w:t>
            </w:r>
            <w:r w:rsidRPr="004D0627">
              <w:rPr>
                <w:rFonts w:ascii="Arial" w:hAnsi="Arial"/>
                <w:sz w:val="14"/>
                <w:szCs w:val="14"/>
                <w:vertAlign w:val="superscript"/>
              </w:rPr>
              <w:t>st</w:t>
            </w:r>
            <w:r w:rsidRPr="004D0627">
              <w:rPr>
                <w:rFonts w:ascii="Arial" w:hAnsi="Arial"/>
                <w:sz w:val="14"/>
                <w:szCs w:val="14"/>
              </w:rPr>
              <w:t>, 2</w:t>
            </w:r>
            <w:r w:rsidRPr="004D0627">
              <w:rPr>
                <w:rFonts w:ascii="Arial" w:hAnsi="Arial"/>
                <w:sz w:val="14"/>
                <w:szCs w:val="14"/>
                <w:vertAlign w:val="superscript"/>
              </w:rPr>
              <w:t>nd</w:t>
            </w:r>
            <w:r w:rsidRPr="004D0627">
              <w:rPr>
                <w:rFonts w:ascii="Arial" w:hAnsi="Arial"/>
                <w:sz w:val="14"/>
                <w:szCs w:val="14"/>
              </w:rPr>
              <w:t>, 3rd</w:t>
            </w:r>
          </w:p>
          <w:p w14:paraId="05E8A0E5" w14:textId="77777777" w:rsidR="00180EEA" w:rsidRPr="004D0627" w:rsidRDefault="00180EEA" w:rsidP="004D0627">
            <w:pPr>
              <w:spacing w:before="60" w:line="120" w:lineRule="exact"/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LSDBE Certification Number: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487115FB" w14:textId="77777777" w:rsidR="00180EEA" w:rsidRPr="004D0627" w:rsidRDefault="00180EEA" w:rsidP="004D0627">
            <w:pPr>
              <w:spacing w:line="120" w:lineRule="exact"/>
              <w:rPr>
                <w:rFonts w:ascii="Arial" w:hAnsi="Arial"/>
                <w:sz w:val="16"/>
                <w:szCs w:val="16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800"/>
              <w:gridCol w:w="720"/>
              <w:gridCol w:w="720"/>
              <w:gridCol w:w="720"/>
              <w:gridCol w:w="720"/>
              <w:gridCol w:w="720"/>
              <w:gridCol w:w="720"/>
            </w:tblGrid>
            <w:tr w:rsidR="00180EEA" w:rsidRPr="004D0627" w14:paraId="5BB9A0E1" w14:textId="77777777" w:rsidTr="004D0627">
              <w:trPr>
                <w:trHeight w:val="377"/>
              </w:trPr>
              <w:tc>
                <w:tcPr>
                  <w:tcW w:w="180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35651F24" w14:textId="77777777" w:rsidR="00481E20" w:rsidRPr="004D0627" w:rsidRDefault="007212E2" w:rsidP="004D0627">
                  <w:pPr>
                    <w:spacing w:line="16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Certification Status:</w:t>
                  </w: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</w:p>
                <w:p w14:paraId="03688392" w14:textId="77777777" w:rsidR="00180EEA" w:rsidRPr="004D0627" w:rsidRDefault="00CD3361" w:rsidP="004D0627">
                  <w:pPr>
                    <w:spacing w:line="20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(</w:t>
                  </w:r>
                  <w:r w:rsidRPr="004D0627">
                    <w:rPr>
                      <w:rFonts w:ascii="Arial" w:hAnsi="Arial" w:cs="Arial"/>
                      <w:sz w:val="14"/>
                      <w:szCs w:val="14"/>
                    </w:rPr>
                    <w:t>check all that apply</w:t>
                  </w: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B8C2332" w14:textId="77777777" w:rsidR="00180EEA" w:rsidRPr="004D0627" w:rsidRDefault="00180EEA" w:rsidP="0031571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SBE: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A2F26FB" w14:textId="77777777" w:rsidR="00180EEA" w:rsidRPr="004D0627" w:rsidRDefault="00180EEA" w:rsidP="0031571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LBE: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DF741A6" w14:textId="77777777" w:rsidR="00180EEA" w:rsidRPr="004D0627" w:rsidRDefault="00180EEA" w:rsidP="0031571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DBE: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19E6EAC" w14:textId="77777777" w:rsidR="00180EEA" w:rsidRPr="004D0627" w:rsidRDefault="00180EEA" w:rsidP="0031571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C43B48" w:rsidRPr="004D0627">
                    <w:rPr>
                      <w:rFonts w:ascii="Arial" w:hAnsi="Arial" w:cs="Arial"/>
                      <w:sz w:val="16"/>
                      <w:szCs w:val="16"/>
                    </w:rPr>
                    <w:t>DZE</w:t>
                  </w:r>
                  <w:r w:rsidR="00C72243" w:rsidRPr="004D0627">
                    <w:rPr>
                      <w:rFonts w:ascii="Arial" w:hAnsi="Arial" w:cs="Arial"/>
                      <w:sz w:val="16"/>
                      <w:szCs w:val="16"/>
                    </w:rPr>
                    <w:t>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</w:tcBorders>
                </w:tcPr>
                <w:p w14:paraId="76088F94" w14:textId="77777777" w:rsidR="00180EEA" w:rsidRPr="004D0627" w:rsidRDefault="00180EEA" w:rsidP="0031571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ROB: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</w:tcBorders>
                </w:tcPr>
                <w:p w14:paraId="41790B77" w14:textId="77777777" w:rsidR="00180EEA" w:rsidRPr="004D0627" w:rsidRDefault="00180EEA" w:rsidP="0031571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LRB:</w:t>
                  </w:r>
                </w:p>
              </w:tc>
            </w:tr>
          </w:tbl>
          <w:p w14:paraId="7B5DD0F8" w14:textId="77777777" w:rsidR="00180EEA" w:rsidRPr="004D0627" w:rsidRDefault="00180EEA" w:rsidP="00865E9C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500" w:type="dxa"/>
            <w:gridSpan w:val="2"/>
          </w:tcPr>
          <w:p w14:paraId="5926B640" w14:textId="77777777" w:rsidR="00180EEA" w:rsidRPr="004D0627" w:rsidRDefault="00180EEA" w:rsidP="00180EEA">
            <w:pPr>
              <w:rPr>
                <w:rFonts w:ascii="Arial" w:hAnsi="Arial"/>
                <w:sz w:val="16"/>
                <w:szCs w:val="16"/>
              </w:rPr>
            </w:pPr>
          </w:p>
          <w:p w14:paraId="3D2A8E57" w14:textId="77777777" w:rsidR="00180EEA" w:rsidRPr="004D0627" w:rsidRDefault="00180EEA" w:rsidP="00180EEA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Point of Contact: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24A37853" w14:textId="77777777" w:rsidR="00180EEA" w:rsidRPr="004D0627" w:rsidRDefault="00180EEA" w:rsidP="004D0627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</w:rPr>
              <w:tab/>
            </w:r>
            <w:r w:rsidR="00C43B48" w:rsidRPr="004D0627">
              <w:rPr>
                <w:rFonts w:ascii="Arial" w:hAnsi="Arial" w:cs="Arial"/>
                <w:sz w:val="16"/>
                <w:szCs w:val="16"/>
              </w:rPr>
              <w:t xml:space="preserve">   Name</w:t>
            </w:r>
            <w:r w:rsidRPr="004D0627">
              <w:rPr>
                <w:rFonts w:ascii="Arial" w:hAnsi="Arial" w:cs="Arial"/>
                <w:sz w:val="16"/>
                <w:szCs w:val="16"/>
              </w:rPr>
              <w:t xml:space="preserve"> (Print)</w:t>
            </w:r>
          </w:p>
          <w:p w14:paraId="2E4BBE07" w14:textId="77777777" w:rsidR="00BE27B5" w:rsidRPr="004D0627" w:rsidRDefault="00180EEA" w:rsidP="004D0627">
            <w:pPr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Contact Telephone Number:</w:t>
            </w:r>
            <w:r w:rsidR="00BE27B5" w:rsidRPr="004D0627">
              <w:rPr>
                <w:sz w:val="16"/>
                <w:szCs w:val="16"/>
                <w:u w:val="single"/>
              </w:rPr>
              <w:t xml:space="preserve"> </w:t>
            </w:r>
            <w:r w:rsidR="00BE27B5" w:rsidRPr="004D0627">
              <w:rPr>
                <w:sz w:val="16"/>
                <w:szCs w:val="16"/>
                <w:u w:val="single"/>
              </w:rPr>
              <w:tab/>
            </w:r>
            <w:r w:rsidR="00BE27B5" w:rsidRPr="004D0627">
              <w:rPr>
                <w:sz w:val="16"/>
                <w:szCs w:val="16"/>
                <w:u w:val="single"/>
              </w:rPr>
              <w:tab/>
            </w:r>
            <w:r w:rsidR="00BE27B5" w:rsidRPr="004D0627">
              <w:rPr>
                <w:sz w:val="16"/>
                <w:szCs w:val="16"/>
                <w:u w:val="single"/>
              </w:rPr>
              <w:tab/>
            </w:r>
          </w:p>
          <w:p w14:paraId="2AC5DD06" w14:textId="77777777" w:rsidR="00BE27B5" w:rsidRPr="004D0627" w:rsidRDefault="00180EEA" w:rsidP="004D0627">
            <w:pPr>
              <w:spacing w:line="300" w:lineRule="exact"/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Fax Number:</w:t>
            </w:r>
            <w:r w:rsidR="00BE27B5" w:rsidRPr="004D0627">
              <w:rPr>
                <w:sz w:val="16"/>
                <w:szCs w:val="16"/>
                <w:u w:val="single"/>
              </w:rPr>
              <w:t xml:space="preserve"> </w:t>
            </w:r>
            <w:r w:rsidR="00BE27B5" w:rsidRPr="004D0627">
              <w:rPr>
                <w:sz w:val="16"/>
                <w:szCs w:val="16"/>
                <w:u w:val="single"/>
              </w:rPr>
              <w:tab/>
            </w:r>
            <w:r w:rsidR="00BE27B5" w:rsidRPr="004D0627">
              <w:rPr>
                <w:sz w:val="16"/>
                <w:szCs w:val="16"/>
                <w:u w:val="single"/>
              </w:rPr>
              <w:tab/>
            </w:r>
            <w:r w:rsidR="00BE27B5" w:rsidRPr="004D0627">
              <w:rPr>
                <w:sz w:val="16"/>
                <w:szCs w:val="16"/>
                <w:u w:val="single"/>
              </w:rPr>
              <w:tab/>
            </w:r>
            <w:r w:rsidR="00BE27B5" w:rsidRPr="004D0627">
              <w:rPr>
                <w:sz w:val="16"/>
                <w:szCs w:val="16"/>
                <w:u w:val="single"/>
              </w:rPr>
              <w:tab/>
            </w:r>
          </w:p>
          <w:p w14:paraId="03BCF7CA" w14:textId="77777777" w:rsidR="00BE27B5" w:rsidRPr="004D0627" w:rsidRDefault="00BE27B5" w:rsidP="004D0627">
            <w:pPr>
              <w:spacing w:line="320" w:lineRule="exact"/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Email Address:</w:t>
            </w:r>
            <w:r w:rsidRPr="004D0627">
              <w:rPr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037AB43D" w14:textId="77777777" w:rsidR="00180EEA" w:rsidRPr="004D0627" w:rsidRDefault="00180EEA" w:rsidP="00865E9C">
            <w:pPr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4C794210" w14:textId="77777777" w:rsidR="00865E9C" w:rsidRDefault="00865E9C" w:rsidP="00865E9C">
      <w:pPr>
        <w:rPr>
          <w:rFonts w:ascii="Arial" w:hAnsi="Arial"/>
          <w:sz w:val="20"/>
          <w:szCs w:val="20"/>
        </w:rPr>
      </w:pPr>
    </w:p>
    <w:p w14:paraId="62E82FE9" w14:textId="77777777" w:rsidR="00ED190A" w:rsidRPr="00CD1D9B" w:rsidRDefault="00CD1D9B" w:rsidP="008E4AAF">
      <w:pPr>
        <w:jc w:val="center"/>
        <w:outlineLvl w:val="0"/>
        <w:rPr>
          <w:rFonts w:ascii="Arial" w:hAnsi="Arial" w:cs="Arial"/>
          <w:b/>
          <w:sz w:val="18"/>
          <w:szCs w:val="18"/>
        </w:rPr>
      </w:pPr>
      <w:r w:rsidRPr="00CD1D9B">
        <w:rPr>
          <w:rFonts w:ascii="Arial" w:hAnsi="Arial" w:cs="Arial"/>
          <w:b/>
          <w:sz w:val="18"/>
          <w:szCs w:val="18"/>
        </w:rPr>
        <w:t>CERTIFICATION</w:t>
      </w:r>
      <w:r w:rsidR="004F79B4">
        <w:rPr>
          <w:rFonts w:ascii="Arial" w:hAnsi="Arial" w:cs="Arial"/>
          <w:b/>
          <w:sz w:val="18"/>
          <w:szCs w:val="18"/>
        </w:rPr>
        <w:t>S</w:t>
      </w:r>
    </w:p>
    <w:p w14:paraId="0082DE28" w14:textId="77777777" w:rsidR="00AB4975" w:rsidRDefault="00AB4975" w:rsidP="00986428">
      <w:pPr>
        <w:ind w:left="180" w:right="360"/>
        <w:rPr>
          <w:rFonts w:ascii="Arial" w:hAnsi="Arial" w:cs="Arial"/>
          <w:sz w:val="16"/>
          <w:szCs w:val="16"/>
        </w:rPr>
      </w:pPr>
    </w:p>
    <w:p w14:paraId="37915636" w14:textId="77777777" w:rsidR="00CD1D9B" w:rsidRPr="00426B31" w:rsidRDefault="00CD3361" w:rsidP="00986428">
      <w:pPr>
        <w:ind w:left="180" w:right="360"/>
        <w:rPr>
          <w:rFonts w:ascii="Arial" w:hAnsi="Arial" w:cs="Arial"/>
          <w:b/>
          <w:sz w:val="16"/>
          <w:szCs w:val="16"/>
        </w:rPr>
      </w:pPr>
      <w:r w:rsidRPr="00426B31">
        <w:rPr>
          <w:rFonts w:ascii="Arial" w:hAnsi="Arial" w:cs="Arial"/>
          <w:b/>
          <w:sz w:val="16"/>
          <w:szCs w:val="16"/>
        </w:rPr>
        <w:t>The prime contractor shall attach a statement including the following:</w:t>
      </w:r>
    </w:p>
    <w:p w14:paraId="5DA51980" w14:textId="77777777" w:rsidR="00CD3361" w:rsidRPr="00426B31" w:rsidRDefault="00CD3361" w:rsidP="00986428">
      <w:pPr>
        <w:ind w:left="180" w:right="360"/>
        <w:rPr>
          <w:rFonts w:ascii="Arial" w:hAnsi="Arial" w:cs="Arial"/>
          <w:sz w:val="16"/>
          <w:szCs w:val="16"/>
        </w:rPr>
      </w:pPr>
    </w:p>
    <w:p w14:paraId="21D03E89" w14:textId="77777777" w:rsidR="00861698" w:rsidRDefault="001922FA" w:rsidP="00861698">
      <w:pPr>
        <w:numPr>
          <w:ilvl w:val="0"/>
          <w:numId w:val="13"/>
        </w:numPr>
        <w:tabs>
          <w:tab w:val="left" w:pos="360"/>
        </w:tabs>
        <w:ind w:left="360" w:right="360" w:hanging="180"/>
        <w:rPr>
          <w:rFonts w:ascii="Arial" w:hAnsi="Arial" w:cs="Arial"/>
          <w:sz w:val="16"/>
          <w:szCs w:val="16"/>
        </w:rPr>
      </w:pPr>
      <w:r w:rsidRPr="00861698">
        <w:rPr>
          <w:rFonts w:ascii="Arial" w:hAnsi="Arial" w:cs="Arial"/>
          <w:sz w:val="16"/>
          <w:szCs w:val="16"/>
        </w:rPr>
        <w:t xml:space="preserve">A </w:t>
      </w:r>
      <w:r w:rsidRPr="00861698">
        <w:rPr>
          <w:rFonts w:ascii="Arial" w:hAnsi="Arial" w:cs="Arial"/>
          <w:b/>
          <w:bCs/>
          <w:sz w:val="16"/>
          <w:szCs w:val="16"/>
        </w:rPr>
        <w:t>description of the efforts</w:t>
      </w:r>
      <w:r w:rsidRPr="00861698">
        <w:rPr>
          <w:rFonts w:ascii="Arial" w:hAnsi="Arial" w:cs="Arial"/>
          <w:sz w:val="16"/>
          <w:szCs w:val="16"/>
        </w:rPr>
        <w:t xml:space="preserve"> the prime contractor will make to ensure that LBEs, DBEs, ROBs, SBEs, LRBs, or DZEs will have an equitable </w:t>
      </w:r>
      <w:r w:rsidR="00426B31" w:rsidRPr="00861698">
        <w:rPr>
          <w:rFonts w:ascii="Arial" w:hAnsi="Arial" w:cs="Arial"/>
          <w:sz w:val="16"/>
          <w:szCs w:val="16"/>
        </w:rPr>
        <w:t xml:space="preserve">  </w:t>
      </w:r>
      <w:r w:rsidR="00E323D1" w:rsidRPr="00861698">
        <w:rPr>
          <w:rFonts w:ascii="Arial" w:hAnsi="Arial" w:cs="Arial"/>
          <w:sz w:val="16"/>
          <w:szCs w:val="16"/>
        </w:rPr>
        <w:t xml:space="preserve">  </w:t>
      </w:r>
      <w:r w:rsidRPr="00861698">
        <w:rPr>
          <w:rFonts w:ascii="Arial" w:hAnsi="Arial" w:cs="Arial"/>
          <w:sz w:val="16"/>
          <w:szCs w:val="16"/>
        </w:rPr>
        <w:t xml:space="preserve">opportunity to compete </w:t>
      </w:r>
      <w:r w:rsidR="00CD3361" w:rsidRPr="00861698">
        <w:rPr>
          <w:rFonts w:ascii="Arial" w:hAnsi="Arial" w:cs="Arial"/>
          <w:sz w:val="16"/>
          <w:szCs w:val="16"/>
        </w:rPr>
        <w:t xml:space="preserve"> </w:t>
      </w:r>
      <w:r w:rsidRPr="00861698">
        <w:rPr>
          <w:rFonts w:ascii="Arial" w:hAnsi="Arial" w:cs="Arial"/>
          <w:sz w:val="16"/>
          <w:szCs w:val="16"/>
        </w:rPr>
        <w:t>for subcontracts;</w:t>
      </w:r>
    </w:p>
    <w:p w14:paraId="4CFBCAFC" w14:textId="77777777" w:rsidR="00861698" w:rsidRDefault="00861698" w:rsidP="00861698">
      <w:pPr>
        <w:tabs>
          <w:tab w:val="left" w:pos="360"/>
        </w:tabs>
        <w:ind w:right="360"/>
        <w:rPr>
          <w:rFonts w:ascii="Arial" w:hAnsi="Arial" w:cs="Arial"/>
          <w:sz w:val="16"/>
          <w:szCs w:val="16"/>
        </w:rPr>
      </w:pPr>
    </w:p>
    <w:p w14:paraId="72A70EBE" w14:textId="77777777" w:rsidR="00861698" w:rsidRPr="00861698" w:rsidRDefault="00861698" w:rsidP="00861698">
      <w:pPr>
        <w:numPr>
          <w:ilvl w:val="0"/>
          <w:numId w:val="13"/>
        </w:numPr>
        <w:tabs>
          <w:tab w:val="left" w:pos="360"/>
        </w:tabs>
        <w:ind w:left="360" w:right="360" w:hanging="18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In all subcontracts that </w:t>
      </w:r>
      <w:r w:rsidRPr="00861698">
        <w:rPr>
          <w:rFonts w:ascii="Arial" w:hAnsi="Arial" w:cs="Arial"/>
          <w:b/>
          <w:sz w:val="16"/>
          <w:szCs w:val="16"/>
        </w:rPr>
        <w:t>offer further subcontracting opportunities</w:t>
      </w:r>
      <w:r>
        <w:rPr>
          <w:rFonts w:ascii="Arial" w:hAnsi="Arial" w:cs="Arial"/>
          <w:sz w:val="16"/>
          <w:szCs w:val="16"/>
        </w:rPr>
        <w:t>, assurances that the prime contractor will include a statement, approved by the contracting officer, the subcontractor will adopt a subcontracting plan similar to the subcontracting plan required by the contract;</w:t>
      </w:r>
    </w:p>
    <w:p w14:paraId="0DED9021" w14:textId="77777777" w:rsidR="001922FA" w:rsidRPr="00426B31" w:rsidRDefault="001922FA" w:rsidP="00861698">
      <w:pPr>
        <w:ind w:left="360" w:right="360" w:hanging="360"/>
        <w:rPr>
          <w:rFonts w:ascii="Arial" w:hAnsi="Arial" w:cs="Arial"/>
          <w:sz w:val="16"/>
          <w:szCs w:val="16"/>
        </w:rPr>
      </w:pPr>
    </w:p>
    <w:p w14:paraId="6DBEF443" w14:textId="77777777" w:rsidR="001922FA" w:rsidRPr="00426B31" w:rsidRDefault="001922FA" w:rsidP="00861698">
      <w:pPr>
        <w:numPr>
          <w:ilvl w:val="0"/>
          <w:numId w:val="13"/>
        </w:numPr>
        <w:tabs>
          <w:tab w:val="clear" w:pos="540"/>
          <w:tab w:val="num" w:pos="360"/>
        </w:tabs>
        <w:ind w:left="360" w:right="360" w:hanging="180"/>
        <w:rPr>
          <w:rFonts w:ascii="Arial" w:hAnsi="Arial" w:cs="Arial"/>
          <w:sz w:val="16"/>
          <w:szCs w:val="16"/>
        </w:rPr>
      </w:pPr>
      <w:r w:rsidRPr="00426B31">
        <w:rPr>
          <w:rFonts w:ascii="Arial" w:hAnsi="Arial" w:cs="Arial"/>
          <w:b/>
          <w:bCs/>
          <w:sz w:val="16"/>
          <w:szCs w:val="16"/>
        </w:rPr>
        <w:t>Assurances</w:t>
      </w:r>
      <w:r w:rsidRPr="00426B31">
        <w:rPr>
          <w:rFonts w:ascii="Arial" w:hAnsi="Arial" w:cs="Arial"/>
          <w:sz w:val="16"/>
          <w:szCs w:val="16"/>
        </w:rPr>
        <w:t xml:space="preserve"> that the prime contractor will cooperate in any studies or surveys that may be required by the contracting officer, and submit periodic </w:t>
      </w:r>
      <w:r w:rsidR="00E323D1">
        <w:rPr>
          <w:rFonts w:ascii="Arial" w:hAnsi="Arial" w:cs="Arial"/>
          <w:sz w:val="16"/>
          <w:szCs w:val="16"/>
        </w:rPr>
        <w:t xml:space="preserve"> </w:t>
      </w:r>
      <w:r w:rsidRPr="00426B31">
        <w:rPr>
          <w:rFonts w:ascii="Arial" w:hAnsi="Arial" w:cs="Arial"/>
          <w:sz w:val="16"/>
          <w:szCs w:val="16"/>
        </w:rPr>
        <w:t xml:space="preserve">reports, as </w:t>
      </w:r>
      <w:r w:rsidR="00CD3361" w:rsidRPr="00426B31">
        <w:rPr>
          <w:rFonts w:ascii="Arial" w:hAnsi="Arial" w:cs="Arial"/>
          <w:b/>
          <w:bCs/>
          <w:sz w:val="16"/>
          <w:szCs w:val="16"/>
        </w:rPr>
        <w:t xml:space="preserve"> </w:t>
      </w:r>
      <w:r w:rsidRPr="00426B31">
        <w:rPr>
          <w:rFonts w:ascii="Arial" w:hAnsi="Arial" w:cs="Arial"/>
          <w:sz w:val="16"/>
          <w:szCs w:val="16"/>
        </w:rPr>
        <w:t xml:space="preserve">requested by the contracting officer, to allow the District to determine the extent </w:t>
      </w:r>
      <w:r w:rsidRPr="00426B31">
        <w:rPr>
          <w:rFonts w:ascii="Arial" w:hAnsi="Arial" w:cs="Arial"/>
          <w:b/>
          <w:bCs/>
          <w:sz w:val="16"/>
          <w:szCs w:val="16"/>
        </w:rPr>
        <w:t>of compliance</w:t>
      </w:r>
      <w:r w:rsidRPr="00426B31">
        <w:rPr>
          <w:rFonts w:ascii="Arial" w:hAnsi="Arial" w:cs="Arial"/>
          <w:sz w:val="16"/>
          <w:szCs w:val="16"/>
        </w:rPr>
        <w:t xml:space="preserve"> by the prime contractor with the subcontracting plan;</w:t>
      </w:r>
    </w:p>
    <w:p w14:paraId="51ADA9F9" w14:textId="77777777" w:rsidR="001922FA" w:rsidRPr="00426B31" w:rsidRDefault="001922FA" w:rsidP="00986428">
      <w:pPr>
        <w:ind w:left="180" w:right="360"/>
        <w:rPr>
          <w:rFonts w:ascii="Arial" w:hAnsi="Arial" w:cs="Arial"/>
          <w:sz w:val="16"/>
          <w:szCs w:val="16"/>
        </w:rPr>
      </w:pPr>
    </w:p>
    <w:p w14:paraId="0E5E8436" w14:textId="77777777" w:rsidR="001922FA" w:rsidRDefault="00CD3361" w:rsidP="00861698">
      <w:pPr>
        <w:numPr>
          <w:ilvl w:val="0"/>
          <w:numId w:val="12"/>
        </w:numPr>
        <w:tabs>
          <w:tab w:val="left" w:pos="360"/>
        </w:tabs>
        <w:ind w:left="360" w:right="360" w:hanging="180"/>
        <w:rPr>
          <w:rFonts w:ascii="Arial" w:hAnsi="Arial" w:cs="Arial"/>
          <w:sz w:val="16"/>
          <w:szCs w:val="16"/>
        </w:rPr>
      </w:pPr>
      <w:r w:rsidRPr="00426B31">
        <w:rPr>
          <w:rFonts w:ascii="Arial" w:hAnsi="Arial" w:cs="Arial"/>
          <w:sz w:val="16"/>
          <w:szCs w:val="16"/>
        </w:rPr>
        <w:t>Lis</w:t>
      </w:r>
      <w:r w:rsidR="001922FA" w:rsidRPr="00426B31">
        <w:rPr>
          <w:rFonts w:ascii="Arial" w:hAnsi="Arial" w:cs="Arial"/>
          <w:sz w:val="16"/>
          <w:szCs w:val="16"/>
        </w:rPr>
        <w:t xml:space="preserve">ting of the type of </w:t>
      </w:r>
      <w:r w:rsidR="001922FA" w:rsidRPr="00426B31">
        <w:rPr>
          <w:rFonts w:ascii="Arial" w:hAnsi="Arial" w:cs="Arial"/>
          <w:b/>
          <w:bCs/>
          <w:sz w:val="16"/>
          <w:szCs w:val="16"/>
        </w:rPr>
        <w:t>records</w:t>
      </w:r>
      <w:r w:rsidR="001922FA" w:rsidRPr="00426B31">
        <w:rPr>
          <w:rFonts w:ascii="Arial" w:hAnsi="Arial" w:cs="Arial"/>
          <w:sz w:val="16"/>
          <w:szCs w:val="16"/>
        </w:rPr>
        <w:t xml:space="preserve"> the prime contractor will maintain to demonstrate procedures adopted to comply with the requirements set forth in the subcontracting </w:t>
      </w:r>
      <w:r w:rsidRPr="00426B31">
        <w:rPr>
          <w:rFonts w:ascii="Arial" w:hAnsi="Arial" w:cs="Arial"/>
          <w:sz w:val="16"/>
          <w:szCs w:val="16"/>
        </w:rPr>
        <w:t xml:space="preserve"> </w:t>
      </w:r>
      <w:r w:rsidR="001922FA" w:rsidRPr="00426B31">
        <w:rPr>
          <w:rFonts w:ascii="Arial" w:hAnsi="Arial" w:cs="Arial"/>
          <w:sz w:val="16"/>
          <w:szCs w:val="16"/>
        </w:rPr>
        <w:t>plan, and include assurances that the prime contractor will make such records available for review upon the District’s request; and</w:t>
      </w:r>
    </w:p>
    <w:p w14:paraId="5B02BB6C" w14:textId="77777777" w:rsidR="00986428" w:rsidRPr="00861698" w:rsidRDefault="00861698" w:rsidP="00861698">
      <w:pPr>
        <w:numPr>
          <w:ilvl w:val="0"/>
          <w:numId w:val="12"/>
        </w:numPr>
        <w:tabs>
          <w:tab w:val="left" w:pos="360"/>
        </w:tabs>
        <w:ind w:left="360" w:right="360" w:hanging="180"/>
        <w:rPr>
          <w:rFonts w:ascii="Arial" w:hAnsi="Arial" w:cs="Arial"/>
          <w:b/>
          <w:bCs/>
          <w:sz w:val="14"/>
          <w:szCs w:val="14"/>
        </w:rPr>
      </w:pPr>
      <w:r w:rsidRPr="00861698">
        <w:rPr>
          <w:rFonts w:ascii="Arial" w:hAnsi="Arial" w:cs="Arial"/>
          <w:sz w:val="16"/>
          <w:szCs w:val="16"/>
        </w:rPr>
        <w:t xml:space="preserve"> A description of the prime contractor’s </w:t>
      </w:r>
      <w:r w:rsidR="001B379A" w:rsidRPr="00861698">
        <w:rPr>
          <w:rFonts w:ascii="Arial" w:hAnsi="Arial" w:cs="Arial"/>
          <w:sz w:val="16"/>
          <w:szCs w:val="16"/>
        </w:rPr>
        <w:t>recent efforts</w:t>
      </w:r>
      <w:r w:rsidR="001922FA" w:rsidRPr="00861698">
        <w:rPr>
          <w:rFonts w:ascii="Arial" w:hAnsi="Arial" w:cs="Arial"/>
          <w:b/>
          <w:bCs/>
          <w:sz w:val="16"/>
          <w:szCs w:val="16"/>
        </w:rPr>
        <w:t xml:space="preserve"> to locate LBEs, DBEs, SBEs, DZEs, LRBs, and ROBs, and to award subcontracts to them.</w:t>
      </w:r>
      <w:r w:rsidR="001922FA" w:rsidRPr="00861698">
        <w:rPr>
          <w:rFonts w:ascii="Arial" w:hAnsi="Arial" w:cs="Arial"/>
          <w:b/>
          <w:bCs/>
          <w:sz w:val="16"/>
          <w:szCs w:val="16"/>
        </w:rPr>
        <w:tab/>
      </w:r>
    </w:p>
    <w:p w14:paraId="12DCF3BB" w14:textId="77777777" w:rsidR="00CD3361" w:rsidRDefault="00CD3361" w:rsidP="00CD3361">
      <w:pPr>
        <w:rPr>
          <w:rFonts w:ascii="Arial" w:hAnsi="Arial"/>
          <w:sz w:val="20"/>
          <w:szCs w:val="20"/>
        </w:rPr>
      </w:pPr>
    </w:p>
    <w:tbl>
      <w:tblPr>
        <w:tblW w:w="113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Look w:val="01E0" w:firstRow="1" w:lastRow="1" w:firstColumn="1" w:lastColumn="1" w:noHBand="0" w:noVBand="0"/>
      </w:tblPr>
      <w:tblGrid>
        <w:gridCol w:w="5580"/>
        <w:gridCol w:w="5760"/>
      </w:tblGrid>
      <w:tr w:rsidR="00CD3361" w:rsidRPr="004D0627" w14:paraId="72ABC035" w14:textId="77777777" w:rsidTr="004D0627">
        <w:tc>
          <w:tcPr>
            <w:tcW w:w="11340" w:type="dxa"/>
            <w:gridSpan w:val="2"/>
            <w:shd w:val="clear" w:color="auto" w:fill="CCCCCC"/>
          </w:tcPr>
          <w:p w14:paraId="417F0A13" w14:textId="77777777" w:rsidR="00CD3361" w:rsidRPr="004D0627" w:rsidRDefault="00CD3361" w:rsidP="004D0627">
            <w:pPr>
              <w:spacing w:line="200" w:lineRule="exact"/>
              <w:rPr>
                <w:rFonts w:ascii="Arial" w:hAnsi="Arial" w:cs="Arial"/>
                <w:b/>
                <w:sz w:val="18"/>
                <w:szCs w:val="18"/>
              </w:rPr>
            </w:pPr>
            <w:r w:rsidRPr="004D0627">
              <w:rPr>
                <w:rFonts w:ascii="Arial" w:hAnsi="Arial" w:cs="Arial"/>
                <w:b/>
                <w:sz w:val="18"/>
                <w:szCs w:val="18"/>
              </w:rPr>
              <w:t xml:space="preserve">PERSON PREPARING THE SUBCONTRACTING </w:t>
            </w:r>
            <w:smartTag w:uri="urn:schemas-microsoft-com:office:smarttags" w:element="stockticker">
              <w:r w:rsidRPr="004D0627">
                <w:rPr>
                  <w:rFonts w:ascii="Arial" w:hAnsi="Arial" w:cs="Arial"/>
                  <w:b/>
                  <w:sz w:val="18"/>
                  <w:szCs w:val="18"/>
                </w:rPr>
                <w:t>PLAN</w:t>
              </w:r>
            </w:smartTag>
            <w:r w:rsidRPr="004D0627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14:paraId="41B25D22" w14:textId="77777777" w:rsidR="00CD3361" w:rsidRPr="004D0627" w:rsidRDefault="00CD3361" w:rsidP="004D0627">
            <w:pPr>
              <w:spacing w:line="40" w:lineRule="exact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AB4975" w14:paraId="21869F30" w14:textId="77777777" w:rsidTr="004D0627">
        <w:tblPrEx>
          <w:shd w:val="clear" w:color="auto" w:fill="auto"/>
        </w:tblPrEx>
        <w:trPr>
          <w:trHeight w:val="1547"/>
        </w:trPr>
        <w:tc>
          <w:tcPr>
            <w:tcW w:w="5580" w:type="dxa"/>
          </w:tcPr>
          <w:p w14:paraId="41F9AFCF" w14:textId="77777777" w:rsidR="00AB4975" w:rsidRPr="004D0627" w:rsidRDefault="00AB4975" w:rsidP="004D0627">
            <w:pPr>
              <w:spacing w:line="120" w:lineRule="exact"/>
              <w:rPr>
                <w:rFonts w:ascii="Arial" w:hAnsi="Arial"/>
                <w:sz w:val="16"/>
                <w:szCs w:val="16"/>
              </w:rPr>
            </w:pPr>
          </w:p>
          <w:p w14:paraId="22DA6A19" w14:textId="77777777" w:rsidR="00AB4975" w:rsidRPr="004D0627" w:rsidRDefault="00AB4975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Name: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30250904" w14:textId="77777777" w:rsidR="00AB4975" w:rsidRPr="004D0627" w:rsidRDefault="00AB4975" w:rsidP="00522C9D">
            <w:pPr>
              <w:rPr>
                <w:rFonts w:ascii="Arial" w:hAnsi="Arial" w:cs="Arial"/>
                <w:sz w:val="16"/>
                <w:szCs w:val="16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</w:rPr>
              <w:tab/>
              <w:t xml:space="preserve">                   (Print)</w:t>
            </w:r>
          </w:p>
          <w:p w14:paraId="17D7A051" w14:textId="77777777" w:rsidR="00AB4975" w:rsidRPr="004D0627" w:rsidRDefault="00AB4975" w:rsidP="00AB4975">
            <w:pPr>
              <w:rPr>
                <w:rFonts w:ascii="Arial" w:hAnsi="Arial"/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Telephone Number: (        )  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- 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</w:p>
          <w:p w14:paraId="462E104D" w14:textId="77777777" w:rsidR="00AB4975" w:rsidRPr="004D0627" w:rsidRDefault="00AB4975" w:rsidP="00522C9D">
            <w:pPr>
              <w:rPr>
                <w:rFonts w:ascii="Arial" w:hAnsi="Arial"/>
                <w:sz w:val="16"/>
                <w:szCs w:val="16"/>
                <w:u w:val="single"/>
              </w:rPr>
            </w:pPr>
          </w:p>
          <w:p w14:paraId="703441BF" w14:textId="77777777" w:rsidR="00AB4975" w:rsidRPr="004D0627" w:rsidRDefault="00AB4975" w:rsidP="00AB4975">
            <w:pPr>
              <w:rPr>
                <w:rFonts w:ascii="Arial" w:hAnsi="Arial"/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Fax Number: (        )  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- 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</w:p>
          <w:p w14:paraId="1FCB2C2F" w14:textId="77777777" w:rsidR="00AB4975" w:rsidRPr="004D0627" w:rsidRDefault="00AB4975" w:rsidP="004D0627">
            <w:pPr>
              <w:spacing w:line="300" w:lineRule="exact"/>
              <w:rPr>
                <w:rFonts w:ascii="Arial" w:hAnsi="Arial"/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Email Address: 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</w:p>
          <w:p w14:paraId="506ABAD9" w14:textId="77777777" w:rsidR="00AB4975" w:rsidRPr="004D0627" w:rsidRDefault="00AB4975" w:rsidP="00522C9D">
            <w:pPr>
              <w:rPr>
                <w:rFonts w:ascii="Arial" w:hAnsi="Arial"/>
                <w:sz w:val="16"/>
                <w:szCs w:val="16"/>
                <w:u w:val="single"/>
              </w:rPr>
            </w:pPr>
          </w:p>
        </w:tc>
        <w:tc>
          <w:tcPr>
            <w:tcW w:w="5760" w:type="dxa"/>
          </w:tcPr>
          <w:p w14:paraId="298F0461" w14:textId="77777777" w:rsidR="00AB4975" w:rsidRPr="004D0627" w:rsidRDefault="00AB4975" w:rsidP="004D0627">
            <w:pPr>
              <w:spacing w:line="120" w:lineRule="exact"/>
              <w:rPr>
                <w:rFonts w:ascii="Arial" w:hAnsi="Arial"/>
                <w:sz w:val="16"/>
                <w:szCs w:val="16"/>
                <w:u w:val="single"/>
              </w:rPr>
            </w:pPr>
          </w:p>
          <w:p w14:paraId="6EA7C624" w14:textId="77777777" w:rsidR="00AB4975" w:rsidRPr="004D0627" w:rsidRDefault="00AB4975" w:rsidP="00AB4975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3569492B" w14:textId="77777777" w:rsidR="00AB4975" w:rsidRPr="004D0627" w:rsidRDefault="00AB4975" w:rsidP="00AB4975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4D0627">
              <w:rPr>
                <w:rFonts w:ascii="Arial" w:hAnsi="Arial" w:cs="Arial"/>
                <w:bCs/>
                <w:sz w:val="16"/>
                <w:szCs w:val="16"/>
              </w:rPr>
              <w:t xml:space="preserve">Signature: 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</w:p>
          <w:p w14:paraId="2328B44A" w14:textId="77777777" w:rsidR="00AB4975" w:rsidRPr="004D0627" w:rsidRDefault="00AB4975" w:rsidP="004D0627">
            <w:pPr>
              <w:ind w:right="1800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6B99412A" w14:textId="77777777" w:rsidR="00AB4975" w:rsidRPr="004D0627" w:rsidRDefault="00AB4975" w:rsidP="00AB4975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 w:cs="Arial"/>
                <w:bCs/>
                <w:sz w:val="16"/>
                <w:szCs w:val="16"/>
              </w:rPr>
              <w:t xml:space="preserve">Title: 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7165D0A1" w14:textId="77777777" w:rsidR="00AB4975" w:rsidRPr="004D0627" w:rsidRDefault="00AB4975" w:rsidP="004D0627">
            <w:pPr>
              <w:ind w:right="1800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6A01B1BD" w14:textId="77777777" w:rsidR="00AB4975" w:rsidRPr="004D0627" w:rsidRDefault="00AB4975" w:rsidP="00AB4975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 w:cs="Arial"/>
                <w:bCs/>
                <w:sz w:val="16"/>
                <w:szCs w:val="16"/>
              </w:rPr>
              <w:t xml:space="preserve">Date: 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5E0C863C" w14:textId="77777777" w:rsidR="00AB4975" w:rsidRDefault="00AB4975" w:rsidP="004D0627">
            <w:pPr>
              <w:spacing w:line="300" w:lineRule="exact"/>
            </w:pPr>
          </w:p>
        </w:tc>
      </w:tr>
    </w:tbl>
    <w:p w14:paraId="4495C3C9" w14:textId="77777777" w:rsidR="00CD3361" w:rsidRDefault="00CD3361" w:rsidP="00CD3361">
      <w:pPr>
        <w:ind w:left="180" w:right="360"/>
        <w:rPr>
          <w:rFonts w:ascii="Arial" w:hAnsi="Arial" w:cs="Arial"/>
          <w:b/>
          <w:bCs/>
          <w:sz w:val="14"/>
          <w:szCs w:val="14"/>
        </w:rPr>
      </w:pPr>
    </w:p>
    <w:p w14:paraId="4084DD92" w14:textId="77777777" w:rsidR="001C2377" w:rsidRPr="00522C9D" w:rsidRDefault="008F66DC" w:rsidP="001C2377">
      <w:pPr>
        <w:ind w:left="2880" w:firstLine="720"/>
        <w:rPr>
          <w:rFonts w:ascii="Arial" w:hAnsi="Arial"/>
          <w:sz w:val="14"/>
          <w:szCs w:val="14"/>
        </w:rPr>
      </w:pPr>
      <w:r>
        <w:rPr>
          <w:rFonts w:ascii="Arial" w:hAnsi="Arial"/>
          <w:b/>
          <w:sz w:val="18"/>
          <w:szCs w:val="18"/>
        </w:rPr>
        <w:br w:type="page"/>
      </w:r>
      <w:r w:rsidR="001C2377" w:rsidRPr="001C2377">
        <w:rPr>
          <w:rFonts w:ascii="Arial" w:hAnsi="Arial"/>
          <w:b/>
          <w:sz w:val="18"/>
          <w:szCs w:val="18"/>
        </w:rPr>
        <w:lastRenderedPageBreak/>
        <w:t>(SUBCONTRACTORS</w:t>
      </w:r>
      <w:r>
        <w:rPr>
          <w:rFonts w:ascii="Arial" w:hAnsi="Arial"/>
          <w:b/>
          <w:sz w:val="18"/>
          <w:szCs w:val="18"/>
        </w:rPr>
        <w:t xml:space="preserve"> LIST CONTINUED</w:t>
      </w:r>
      <w:r w:rsidR="001C2377" w:rsidRPr="001C2377">
        <w:rPr>
          <w:rFonts w:ascii="Arial" w:hAnsi="Arial"/>
          <w:b/>
          <w:sz w:val="18"/>
          <w:szCs w:val="18"/>
        </w:rPr>
        <w:t>)</w:t>
      </w:r>
      <w:r w:rsidR="001C2377">
        <w:rPr>
          <w:rFonts w:ascii="Arial" w:hAnsi="Arial"/>
          <w:b/>
          <w:sz w:val="18"/>
          <w:szCs w:val="18"/>
        </w:rPr>
        <w:tab/>
      </w:r>
      <w:r w:rsidR="001C2377">
        <w:rPr>
          <w:rFonts w:ascii="Arial" w:hAnsi="Arial"/>
          <w:b/>
          <w:sz w:val="18"/>
          <w:szCs w:val="18"/>
        </w:rPr>
        <w:tab/>
      </w:r>
      <w:r w:rsidR="001C2377">
        <w:rPr>
          <w:rFonts w:ascii="Arial" w:hAnsi="Arial"/>
          <w:b/>
          <w:sz w:val="18"/>
          <w:szCs w:val="18"/>
        </w:rPr>
        <w:tab/>
      </w:r>
      <w:r w:rsidR="001C2377">
        <w:rPr>
          <w:rFonts w:ascii="Arial" w:hAnsi="Arial"/>
          <w:b/>
          <w:sz w:val="18"/>
          <w:szCs w:val="18"/>
        </w:rPr>
        <w:tab/>
      </w:r>
      <w:r>
        <w:rPr>
          <w:rFonts w:ascii="Arial" w:hAnsi="Arial"/>
          <w:b/>
          <w:sz w:val="18"/>
          <w:szCs w:val="18"/>
        </w:rPr>
        <w:t xml:space="preserve">           </w:t>
      </w:r>
      <w:r w:rsidR="001C2377" w:rsidRPr="00522C9D">
        <w:rPr>
          <w:rFonts w:ascii="Arial" w:eastAsia="Arial Unicode MS" w:hAnsi="Arial" w:cs="Arial"/>
          <w:sz w:val="14"/>
          <w:szCs w:val="14"/>
        </w:rPr>
        <w:t>Page 2 of 2</w:t>
      </w:r>
    </w:p>
    <w:p w14:paraId="443504ED" w14:textId="77777777" w:rsidR="001C2377" w:rsidRPr="001C2377" w:rsidRDefault="001C2377" w:rsidP="001C2377">
      <w:pPr>
        <w:jc w:val="center"/>
        <w:rPr>
          <w:rFonts w:ascii="Arial" w:hAnsi="Arial"/>
          <w:b/>
          <w:sz w:val="18"/>
          <w:szCs w:val="18"/>
        </w:rPr>
      </w:pPr>
    </w:p>
    <w:p w14:paraId="410ADE9A" w14:textId="77777777" w:rsidR="00522C9D" w:rsidRPr="00C72243" w:rsidRDefault="00522C9D" w:rsidP="00522C9D">
      <w:pPr>
        <w:jc w:val="center"/>
        <w:rPr>
          <w:rFonts w:ascii="Arial" w:hAnsi="Arial"/>
          <w:sz w:val="18"/>
          <w:szCs w:val="18"/>
        </w:rPr>
      </w:pPr>
      <w:r w:rsidRPr="00C72243">
        <w:rPr>
          <w:rFonts w:ascii="Arial" w:hAnsi="Arial"/>
          <w:sz w:val="18"/>
          <w:szCs w:val="18"/>
        </w:rPr>
        <w:t xml:space="preserve"> (List each subcontractor that will be awarded a subcontract to meet your total set aside goal.)</w:t>
      </w:r>
    </w:p>
    <w:tbl>
      <w:tblPr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Look w:val="01E0" w:firstRow="1" w:lastRow="1" w:firstColumn="1" w:lastColumn="1" w:noHBand="0" w:noVBand="0"/>
      </w:tblPr>
      <w:tblGrid>
        <w:gridCol w:w="2108"/>
        <w:gridCol w:w="2319"/>
        <w:gridCol w:w="2161"/>
        <w:gridCol w:w="1260"/>
        <w:gridCol w:w="3240"/>
      </w:tblGrid>
      <w:tr w:rsidR="00522C9D" w:rsidRPr="004D0627" w14:paraId="02DD79D6" w14:textId="77777777" w:rsidTr="004D0627">
        <w:tc>
          <w:tcPr>
            <w:tcW w:w="11088" w:type="dxa"/>
            <w:gridSpan w:val="5"/>
            <w:shd w:val="clear" w:color="auto" w:fill="CCCCCC"/>
          </w:tcPr>
          <w:p w14:paraId="590A8001" w14:textId="77777777" w:rsidR="00522C9D" w:rsidRPr="004D0627" w:rsidRDefault="00522C9D" w:rsidP="00522C9D">
            <w:pPr>
              <w:rPr>
                <w:sz w:val="18"/>
                <w:szCs w:val="18"/>
              </w:rPr>
            </w:pPr>
            <w:r w:rsidRPr="004D0627">
              <w:rPr>
                <w:rFonts w:ascii="Arial" w:hAnsi="Arial"/>
                <w:b/>
                <w:sz w:val="18"/>
                <w:szCs w:val="18"/>
              </w:rPr>
              <w:t>SUBCONTRACTOR INFORMATION: (use continuation sheet for additional subcontracts)</w:t>
            </w:r>
          </w:p>
        </w:tc>
      </w:tr>
      <w:tr w:rsidR="00522C9D" w14:paraId="4AA3E197" w14:textId="77777777" w:rsidTr="004D0627">
        <w:tblPrEx>
          <w:shd w:val="clear" w:color="auto" w:fill="auto"/>
        </w:tblPrEx>
        <w:tc>
          <w:tcPr>
            <w:tcW w:w="2108" w:type="dxa"/>
          </w:tcPr>
          <w:p w14:paraId="0597C78F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Name</w:t>
            </w:r>
          </w:p>
        </w:tc>
        <w:tc>
          <w:tcPr>
            <w:tcW w:w="2319" w:type="dxa"/>
          </w:tcPr>
          <w:p w14:paraId="2ACF7100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Address &amp; Telephone No.</w:t>
            </w:r>
          </w:p>
        </w:tc>
        <w:tc>
          <w:tcPr>
            <w:tcW w:w="2161" w:type="dxa"/>
          </w:tcPr>
          <w:p w14:paraId="732ED25F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Type of Work</w:t>
            </w:r>
          </w:p>
        </w:tc>
        <w:tc>
          <w:tcPr>
            <w:tcW w:w="1260" w:type="dxa"/>
          </w:tcPr>
          <w:p w14:paraId="66497F1B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NIGP Code(s)</w:t>
            </w:r>
          </w:p>
        </w:tc>
        <w:tc>
          <w:tcPr>
            <w:tcW w:w="3240" w:type="dxa"/>
          </w:tcPr>
          <w:p w14:paraId="2C9E2951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Description of Work </w:t>
            </w:r>
          </w:p>
        </w:tc>
      </w:tr>
      <w:tr w:rsidR="00522C9D" w14:paraId="6EA7A4AC" w14:textId="77777777" w:rsidTr="004D0627">
        <w:tblPrEx>
          <w:shd w:val="clear" w:color="auto" w:fill="auto"/>
        </w:tblPrEx>
        <w:tc>
          <w:tcPr>
            <w:tcW w:w="2108" w:type="dxa"/>
          </w:tcPr>
          <w:p w14:paraId="0C123D8B" w14:textId="77777777" w:rsidR="00522C9D" w:rsidRDefault="00522C9D" w:rsidP="00522C9D"/>
        </w:tc>
        <w:tc>
          <w:tcPr>
            <w:tcW w:w="2319" w:type="dxa"/>
          </w:tcPr>
          <w:p w14:paraId="32CFAF40" w14:textId="77777777" w:rsidR="00522C9D" w:rsidRDefault="00522C9D" w:rsidP="00522C9D"/>
        </w:tc>
        <w:tc>
          <w:tcPr>
            <w:tcW w:w="2161" w:type="dxa"/>
          </w:tcPr>
          <w:p w14:paraId="6482F51A" w14:textId="77777777" w:rsidR="00522C9D" w:rsidRDefault="00522C9D" w:rsidP="00522C9D"/>
        </w:tc>
        <w:tc>
          <w:tcPr>
            <w:tcW w:w="1260" w:type="dxa"/>
          </w:tcPr>
          <w:p w14:paraId="0F01D1E5" w14:textId="77777777" w:rsidR="00522C9D" w:rsidRDefault="00522C9D" w:rsidP="00522C9D"/>
        </w:tc>
        <w:tc>
          <w:tcPr>
            <w:tcW w:w="3240" w:type="dxa"/>
          </w:tcPr>
          <w:p w14:paraId="53DE03CD" w14:textId="77777777" w:rsidR="00522C9D" w:rsidRDefault="00522C9D" w:rsidP="00522C9D"/>
          <w:p w14:paraId="07449F80" w14:textId="77777777" w:rsidR="00522C9D" w:rsidRDefault="00522C9D" w:rsidP="00522C9D"/>
        </w:tc>
      </w:tr>
      <w:tr w:rsidR="00522C9D" w:rsidRPr="004D0627" w14:paraId="7DBBB6A5" w14:textId="77777777" w:rsidTr="004D0627">
        <w:tblPrEx>
          <w:shd w:val="clear" w:color="auto" w:fill="auto"/>
        </w:tblPrEx>
        <w:trPr>
          <w:trHeight w:val="1592"/>
        </w:trPr>
        <w:tc>
          <w:tcPr>
            <w:tcW w:w="6588" w:type="dxa"/>
            <w:gridSpan w:val="3"/>
          </w:tcPr>
          <w:p w14:paraId="30655D03" w14:textId="77777777" w:rsidR="00522C9D" w:rsidRPr="004D0627" w:rsidRDefault="00522C9D" w:rsidP="004D0627">
            <w:pPr>
              <w:spacing w:line="180" w:lineRule="exact"/>
              <w:rPr>
                <w:rFonts w:ascii="Arial" w:hAnsi="Arial"/>
                <w:sz w:val="16"/>
                <w:szCs w:val="16"/>
              </w:rPr>
            </w:pPr>
          </w:p>
          <w:p w14:paraId="3BADFFC0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Total Amount Set Aside: $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  </w:t>
            </w:r>
          </w:p>
          <w:p w14:paraId="1D39436A" w14:textId="77777777" w:rsidR="00522C9D" w:rsidRPr="004D0627" w:rsidRDefault="00522C9D" w:rsidP="004D0627">
            <w:pPr>
              <w:spacing w:line="80" w:lineRule="exact"/>
              <w:rPr>
                <w:rFonts w:ascii="Arial" w:hAnsi="Arial"/>
                <w:sz w:val="16"/>
                <w:szCs w:val="16"/>
              </w:rPr>
            </w:pPr>
          </w:p>
          <w:p w14:paraId="38DC0B1B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Percentage of Total Set Aside Amount 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>%       Tier: 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</w:p>
          <w:p w14:paraId="6CA2DD3A" w14:textId="77777777" w:rsidR="00522C9D" w:rsidRPr="004D0627" w:rsidRDefault="00522C9D" w:rsidP="00522C9D">
            <w:pPr>
              <w:rPr>
                <w:rFonts w:ascii="Arial" w:hAnsi="Arial"/>
                <w:sz w:val="14"/>
                <w:szCs w:val="14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                                                                                                     </w:t>
            </w:r>
            <w:r w:rsidRPr="004D0627">
              <w:rPr>
                <w:rFonts w:ascii="Arial" w:hAnsi="Arial"/>
                <w:sz w:val="14"/>
                <w:szCs w:val="14"/>
              </w:rPr>
              <w:t xml:space="preserve">  1</w:t>
            </w:r>
            <w:r w:rsidRPr="004D0627">
              <w:rPr>
                <w:rFonts w:ascii="Arial" w:hAnsi="Arial"/>
                <w:sz w:val="14"/>
                <w:szCs w:val="14"/>
                <w:vertAlign w:val="superscript"/>
              </w:rPr>
              <w:t>st</w:t>
            </w:r>
            <w:r w:rsidRPr="004D0627">
              <w:rPr>
                <w:rFonts w:ascii="Arial" w:hAnsi="Arial"/>
                <w:sz w:val="14"/>
                <w:szCs w:val="14"/>
              </w:rPr>
              <w:t>, 2</w:t>
            </w:r>
            <w:r w:rsidRPr="004D0627">
              <w:rPr>
                <w:rFonts w:ascii="Arial" w:hAnsi="Arial"/>
                <w:sz w:val="14"/>
                <w:szCs w:val="14"/>
                <w:vertAlign w:val="superscript"/>
              </w:rPr>
              <w:t>nd</w:t>
            </w:r>
            <w:r w:rsidRPr="004D0627">
              <w:rPr>
                <w:rFonts w:ascii="Arial" w:hAnsi="Arial"/>
                <w:sz w:val="14"/>
                <w:szCs w:val="14"/>
              </w:rPr>
              <w:t>, 3rd</w:t>
            </w:r>
          </w:p>
          <w:p w14:paraId="3F0DF2C8" w14:textId="77777777" w:rsidR="00522C9D" w:rsidRPr="004D0627" w:rsidRDefault="00522C9D" w:rsidP="004D0627">
            <w:pPr>
              <w:spacing w:before="60" w:line="120" w:lineRule="exact"/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LSDBE Certification Number: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1527AE1D" w14:textId="77777777" w:rsidR="00522C9D" w:rsidRPr="004D0627" w:rsidRDefault="00522C9D" w:rsidP="004D0627">
            <w:pPr>
              <w:spacing w:line="120" w:lineRule="exact"/>
              <w:rPr>
                <w:rFonts w:ascii="Arial" w:hAnsi="Arial"/>
                <w:sz w:val="16"/>
                <w:szCs w:val="16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800"/>
              <w:gridCol w:w="720"/>
              <w:gridCol w:w="720"/>
              <w:gridCol w:w="720"/>
              <w:gridCol w:w="720"/>
              <w:gridCol w:w="720"/>
              <w:gridCol w:w="720"/>
            </w:tblGrid>
            <w:tr w:rsidR="00522C9D" w:rsidRPr="004D0627" w14:paraId="754C6B68" w14:textId="77777777" w:rsidTr="004D0627">
              <w:trPr>
                <w:trHeight w:val="377"/>
              </w:trPr>
              <w:tc>
                <w:tcPr>
                  <w:tcW w:w="180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2E4F3EA4" w14:textId="77777777" w:rsidR="00522C9D" w:rsidRPr="004D0627" w:rsidRDefault="00522C9D" w:rsidP="004D0627">
                  <w:pPr>
                    <w:spacing w:line="16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Certification Status:</w:t>
                  </w: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</w:p>
                <w:p w14:paraId="3122E495" w14:textId="77777777" w:rsidR="00522C9D" w:rsidRPr="004D0627" w:rsidRDefault="00522C9D" w:rsidP="004D0627">
                  <w:pPr>
                    <w:spacing w:line="20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(</w:t>
                  </w:r>
                  <w:r w:rsidRPr="004D0627">
                    <w:rPr>
                      <w:rFonts w:ascii="Arial" w:hAnsi="Arial" w:cs="Arial"/>
                      <w:sz w:val="14"/>
                      <w:szCs w:val="14"/>
                    </w:rPr>
                    <w:t>check all that apply</w:t>
                  </w: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2A7FB27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SBE: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15AC489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LBE: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2328C8B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DBE: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84682FE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 xml:space="preserve"> DZE: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</w:tcBorders>
                </w:tcPr>
                <w:p w14:paraId="241C2397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ROB: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</w:tcBorders>
                </w:tcPr>
                <w:p w14:paraId="668E1F1C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LRB:</w:t>
                  </w:r>
                </w:p>
              </w:tc>
            </w:tr>
          </w:tbl>
          <w:p w14:paraId="0FC166C0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500" w:type="dxa"/>
            <w:gridSpan w:val="2"/>
          </w:tcPr>
          <w:p w14:paraId="098F91DF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</w:p>
          <w:p w14:paraId="63DBBB60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Point of Contact: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7FB047E2" w14:textId="77777777" w:rsidR="00522C9D" w:rsidRPr="004D0627" w:rsidRDefault="00522C9D" w:rsidP="004D0627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</w:rPr>
              <w:tab/>
              <w:t xml:space="preserve">   Name (Print)</w:t>
            </w:r>
          </w:p>
          <w:p w14:paraId="28C2AC87" w14:textId="77777777" w:rsidR="00522C9D" w:rsidRPr="004D0627" w:rsidRDefault="00522C9D" w:rsidP="004D0627">
            <w:pPr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Contact Telephone Number:</w:t>
            </w:r>
            <w:r w:rsidRPr="004D0627">
              <w:rPr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4F618199" w14:textId="77777777" w:rsidR="00522C9D" w:rsidRPr="004D0627" w:rsidRDefault="00522C9D" w:rsidP="004D0627">
            <w:pPr>
              <w:spacing w:line="300" w:lineRule="exact"/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Fax Number:</w:t>
            </w:r>
            <w:r w:rsidRPr="004D0627">
              <w:rPr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6AB59A27" w14:textId="77777777" w:rsidR="00522C9D" w:rsidRPr="004D0627" w:rsidRDefault="00522C9D" w:rsidP="004D0627">
            <w:pPr>
              <w:spacing w:line="320" w:lineRule="exact"/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Email Address:</w:t>
            </w:r>
            <w:r w:rsidRPr="004D0627">
              <w:rPr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53E7C69F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522C9D" w:rsidRPr="004D0627" w14:paraId="2B33BD65" w14:textId="77777777" w:rsidTr="004D0627">
        <w:tc>
          <w:tcPr>
            <w:tcW w:w="11088" w:type="dxa"/>
            <w:gridSpan w:val="5"/>
            <w:shd w:val="clear" w:color="auto" w:fill="CCCCCC"/>
          </w:tcPr>
          <w:p w14:paraId="255AE5EF" w14:textId="77777777" w:rsidR="00522C9D" w:rsidRPr="004D0627" w:rsidRDefault="00522C9D" w:rsidP="00522C9D">
            <w:pPr>
              <w:rPr>
                <w:sz w:val="18"/>
                <w:szCs w:val="18"/>
              </w:rPr>
            </w:pPr>
            <w:r w:rsidRPr="004D0627">
              <w:rPr>
                <w:rFonts w:ascii="Arial" w:hAnsi="Arial"/>
                <w:b/>
                <w:sz w:val="18"/>
                <w:szCs w:val="18"/>
              </w:rPr>
              <w:t xml:space="preserve">SUBCONTRACTOR INFORMATION: </w:t>
            </w:r>
          </w:p>
        </w:tc>
      </w:tr>
      <w:tr w:rsidR="00522C9D" w14:paraId="643CC4A4" w14:textId="77777777" w:rsidTr="004D0627">
        <w:tblPrEx>
          <w:shd w:val="clear" w:color="auto" w:fill="auto"/>
        </w:tblPrEx>
        <w:tc>
          <w:tcPr>
            <w:tcW w:w="2108" w:type="dxa"/>
          </w:tcPr>
          <w:p w14:paraId="7AF58EAD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Name</w:t>
            </w:r>
          </w:p>
        </w:tc>
        <w:tc>
          <w:tcPr>
            <w:tcW w:w="2319" w:type="dxa"/>
          </w:tcPr>
          <w:p w14:paraId="396F6B86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Address &amp; Telephone No.</w:t>
            </w:r>
          </w:p>
        </w:tc>
        <w:tc>
          <w:tcPr>
            <w:tcW w:w="2161" w:type="dxa"/>
          </w:tcPr>
          <w:p w14:paraId="027CC415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Type of Work</w:t>
            </w:r>
          </w:p>
        </w:tc>
        <w:tc>
          <w:tcPr>
            <w:tcW w:w="1260" w:type="dxa"/>
          </w:tcPr>
          <w:p w14:paraId="077B0949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NIGP Code(s)</w:t>
            </w:r>
          </w:p>
        </w:tc>
        <w:tc>
          <w:tcPr>
            <w:tcW w:w="3240" w:type="dxa"/>
          </w:tcPr>
          <w:p w14:paraId="161FFD15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Description of Work </w:t>
            </w:r>
          </w:p>
        </w:tc>
      </w:tr>
      <w:tr w:rsidR="00522C9D" w14:paraId="259B29DE" w14:textId="77777777" w:rsidTr="004D0627">
        <w:tblPrEx>
          <w:shd w:val="clear" w:color="auto" w:fill="auto"/>
        </w:tblPrEx>
        <w:tc>
          <w:tcPr>
            <w:tcW w:w="2108" w:type="dxa"/>
          </w:tcPr>
          <w:p w14:paraId="0A50B71D" w14:textId="77777777" w:rsidR="00522C9D" w:rsidRDefault="00522C9D" w:rsidP="00522C9D"/>
        </w:tc>
        <w:tc>
          <w:tcPr>
            <w:tcW w:w="2319" w:type="dxa"/>
          </w:tcPr>
          <w:p w14:paraId="558D8224" w14:textId="77777777" w:rsidR="00522C9D" w:rsidRDefault="00522C9D" w:rsidP="00522C9D"/>
        </w:tc>
        <w:tc>
          <w:tcPr>
            <w:tcW w:w="2161" w:type="dxa"/>
          </w:tcPr>
          <w:p w14:paraId="30C6782B" w14:textId="77777777" w:rsidR="00522C9D" w:rsidRDefault="00522C9D" w:rsidP="00522C9D"/>
        </w:tc>
        <w:tc>
          <w:tcPr>
            <w:tcW w:w="1260" w:type="dxa"/>
          </w:tcPr>
          <w:p w14:paraId="48FCE256" w14:textId="77777777" w:rsidR="00522C9D" w:rsidRDefault="00522C9D" w:rsidP="00522C9D"/>
        </w:tc>
        <w:tc>
          <w:tcPr>
            <w:tcW w:w="3240" w:type="dxa"/>
          </w:tcPr>
          <w:p w14:paraId="2883D97B" w14:textId="77777777" w:rsidR="00522C9D" w:rsidRDefault="00522C9D" w:rsidP="00522C9D"/>
          <w:p w14:paraId="653B0E29" w14:textId="77777777" w:rsidR="00522C9D" w:rsidRDefault="00522C9D" w:rsidP="00522C9D"/>
        </w:tc>
      </w:tr>
      <w:tr w:rsidR="00522C9D" w:rsidRPr="004D0627" w14:paraId="69360A2B" w14:textId="77777777" w:rsidTr="004D0627">
        <w:tblPrEx>
          <w:shd w:val="clear" w:color="auto" w:fill="auto"/>
        </w:tblPrEx>
        <w:trPr>
          <w:trHeight w:val="1592"/>
        </w:trPr>
        <w:tc>
          <w:tcPr>
            <w:tcW w:w="6588" w:type="dxa"/>
            <w:gridSpan w:val="3"/>
          </w:tcPr>
          <w:p w14:paraId="4CA1DD80" w14:textId="77777777" w:rsidR="00522C9D" w:rsidRPr="004D0627" w:rsidRDefault="00522C9D" w:rsidP="004D0627">
            <w:pPr>
              <w:spacing w:line="180" w:lineRule="exact"/>
              <w:rPr>
                <w:rFonts w:ascii="Arial" w:hAnsi="Arial"/>
                <w:sz w:val="16"/>
                <w:szCs w:val="16"/>
              </w:rPr>
            </w:pPr>
          </w:p>
          <w:p w14:paraId="78BB45A6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Total Amount Set Aside: $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  </w:t>
            </w:r>
          </w:p>
          <w:p w14:paraId="436BDC74" w14:textId="77777777" w:rsidR="00522C9D" w:rsidRPr="004D0627" w:rsidRDefault="00522C9D" w:rsidP="004D0627">
            <w:pPr>
              <w:spacing w:line="80" w:lineRule="exact"/>
              <w:rPr>
                <w:rFonts w:ascii="Arial" w:hAnsi="Arial"/>
                <w:sz w:val="16"/>
                <w:szCs w:val="16"/>
              </w:rPr>
            </w:pPr>
          </w:p>
          <w:p w14:paraId="1BF51E64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Percentage of Total Set Aside Amount 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>%       Tier: 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</w:p>
          <w:p w14:paraId="259BAA69" w14:textId="77777777" w:rsidR="00522C9D" w:rsidRPr="004D0627" w:rsidRDefault="00522C9D" w:rsidP="00522C9D">
            <w:pPr>
              <w:rPr>
                <w:rFonts w:ascii="Arial" w:hAnsi="Arial"/>
                <w:sz w:val="14"/>
                <w:szCs w:val="14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                                                                                                     </w:t>
            </w:r>
            <w:r w:rsidRPr="004D0627">
              <w:rPr>
                <w:rFonts w:ascii="Arial" w:hAnsi="Arial"/>
                <w:sz w:val="14"/>
                <w:szCs w:val="14"/>
              </w:rPr>
              <w:t xml:space="preserve">  1</w:t>
            </w:r>
            <w:r w:rsidRPr="004D0627">
              <w:rPr>
                <w:rFonts w:ascii="Arial" w:hAnsi="Arial"/>
                <w:sz w:val="14"/>
                <w:szCs w:val="14"/>
                <w:vertAlign w:val="superscript"/>
              </w:rPr>
              <w:t>st</w:t>
            </w:r>
            <w:r w:rsidRPr="004D0627">
              <w:rPr>
                <w:rFonts w:ascii="Arial" w:hAnsi="Arial"/>
                <w:sz w:val="14"/>
                <w:szCs w:val="14"/>
              </w:rPr>
              <w:t>, 2</w:t>
            </w:r>
            <w:r w:rsidRPr="004D0627">
              <w:rPr>
                <w:rFonts w:ascii="Arial" w:hAnsi="Arial"/>
                <w:sz w:val="14"/>
                <w:szCs w:val="14"/>
                <w:vertAlign w:val="superscript"/>
              </w:rPr>
              <w:t>nd</w:t>
            </w:r>
            <w:r w:rsidRPr="004D0627">
              <w:rPr>
                <w:rFonts w:ascii="Arial" w:hAnsi="Arial"/>
                <w:sz w:val="14"/>
                <w:szCs w:val="14"/>
              </w:rPr>
              <w:t>, 3rd</w:t>
            </w:r>
          </w:p>
          <w:p w14:paraId="5FE54DF1" w14:textId="77777777" w:rsidR="00522C9D" w:rsidRPr="004D0627" w:rsidRDefault="00522C9D" w:rsidP="004D0627">
            <w:pPr>
              <w:spacing w:before="60" w:line="120" w:lineRule="exact"/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LSDBE Certification Number: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7AEC018C" w14:textId="77777777" w:rsidR="00522C9D" w:rsidRPr="004D0627" w:rsidRDefault="00522C9D" w:rsidP="004D0627">
            <w:pPr>
              <w:spacing w:line="120" w:lineRule="exact"/>
              <w:rPr>
                <w:rFonts w:ascii="Arial" w:hAnsi="Arial"/>
                <w:sz w:val="16"/>
                <w:szCs w:val="16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800"/>
              <w:gridCol w:w="720"/>
              <w:gridCol w:w="720"/>
              <w:gridCol w:w="720"/>
              <w:gridCol w:w="720"/>
              <w:gridCol w:w="720"/>
              <w:gridCol w:w="720"/>
            </w:tblGrid>
            <w:tr w:rsidR="00522C9D" w:rsidRPr="004D0627" w14:paraId="0B1D7AE0" w14:textId="77777777" w:rsidTr="004D0627">
              <w:trPr>
                <w:trHeight w:val="377"/>
              </w:trPr>
              <w:tc>
                <w:tcPr>
                  <w:tcW w:w="180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4B044062" w14:textId="77777777" w:rsidR="00522C9D" w:rsidRPr="004D0627" w:rsidRDefault="00522C9D" w:rsidP="004D0627">
                  <w:pPr>
                    <w:spacing w:line="16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Certification Status:</w:t>
                  </w: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</w:p>
                <w:p w14:paraId="7D26D86C" w14:textId="77777777" w:rsidR="00522C9D" w:rsidRPr="004D0627" w:rsidRDefault="00522C9D" w:rsidP="004D0627">
                  <w:pPr>
                    <w:spacing w:line="20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(</w:t>
                  </w:r>
                  <w:r w:rsidRPr="004D0627">
                    <w:rPr>
                      <w:rFonts w:ascii="Arial" w:hAnsi="Arial" w:cs="Arial"/>
                      <w:sz w:val="14"/>
                      <w:szCs w:val="14"/>
                    </w:rPr>
                    <w:t>check all that apply</w:t>
                  </w: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649ABDB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SBE: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352DDE1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LBE: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D16DB19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DBE: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0E05088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 xml:space="preserve"> DZE: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</w:tcBorders>
                </w:tcPr>
                <w:p w14:paraId="687E5462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ROB: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</w:tcBorders>
                </w:tcPr>
                <w:p w14:paraId="517831DB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LRB:</w:t>
                  </w:r>
                </w:p>
              </w:tc>
            </w:tr>
          </w:tbl>
          <w:p w14:paraId="04FF8E76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500" w:type="dxa"/>
            <w:gridSpan w:val="2"/>
          </w:tcPr>
          <w:p w14:paraId="5B09095A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</w:p>
          <w:p w14:paraId="04B89C4A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Point of Contact: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39506726" w14:textId="77777777" w:rsidR="00522C9D" w:rsidRPr="004D0627" w:rsidRDefault="00522C9D" w:rsidP="004D0627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</w:rPr>
              <w:tab/>
              <w:t xml:space="preserve">   Name (Print)</w:t>
            </w:r>
          </w:p>
          <w:p w14:paraId="5C91F358" w14:textId="77777777" w:rsidR="00522C9D" w:rsidRPr="004D0627" w:rsidRDefault="00522C9D" w:rsidP="004D0627">
            <w:pPr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Contact Telephone Number:</w:t>
            </w:r>
            <w:r w:rsidRPr="004D0627">
              <w:rPr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66316F4D" w14:textId="77777777" w:rsidR="00522C9D" w:rsidRPr="004D0627" w:rsidRDefault="00522C9D" w:rsidP="004D0627">
            <w:pPr>
              <w:spacing w:line="300" w:lineRule="exact"/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Fax Number:</w:t>
            </w:r>
            <w:r w:rsidRPr="004D0627">
              <w:rPr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1187D23D" w14:textId="77777777" w:rsidR="00522C9D" w:rsidRPr="004D0627" w:rsidRDefault="00522C9D" w:rsidP="004D0627">
            <w:pPr>
              <w:spacing w:line="320" w:lineRule="exact"/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Email Address:</w:t>
            </w:r>
            <w:r w:rsidRPr="004D0627">
              <w:rPr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22992BE7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522C9D" w:rsidRPr="004D0627" w14:paraId="46A22790" w14:textId="77777777" w:rsidTr="004D0627">
        <w:tc>
          <w:tcPr>
            <w:tcW w:w="11088" w:type="dxa"/>
            <w:gridSpan w:val="5"/>
            <w:shd w:val="clear" w:color="auto" w:fill="CCCCCC"/>
          </w:tcPr>
          <w:p w14:paraId="5930F7E0" w14:textId="77777777" w:rsidR="00522C9D" w:rsidRPr="004D0627" w:rsidRDefault="00522C9D" w:rsidP="00522C9D">
            <w:pPr>
              <w:rPr>
                <w:sz w:val="18"/>
                <w:szCs w:val="18"/>
              </w:rPr>
            </w:pPr>
            <w:r w:rsidRPr="004D0627">
              <w:rPr>
                <w:rFonts w:ascii="Arial" w:hAnsi="Arial"/>
                <w:b/>
                <w:sz w:val="18"/>
                <w:szCs w:val="18"/>
              </w:rPr>
              <w:t>SUBCONTRACTOR INFORMATION:</w:t>
            </w:r>
          </w:p>
        </w:tc>
      </w:tr>
      <w:tr w:rsidR="00522C9D" w14:paraId="26BDF666" w14:textId="77777777" w:rsidTr="004D0627">
        <w:tblPrEx>
          <w:shd w:val="clear" w:color="auto" w:fill="auto"/>
        </w:tblPrEx>
        <w:tc>
          <w:tcPr>
            <w:tcW w:w="2108" w:type="dxa"/>
          </w:tcPr>
          <w:p w14:paraId="55D49B53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Name</w:t>
            </w:r>
          </w:p>
        </w:tc>
        <w:tc>
          <w:tcPr>
            <w:tcW w:w="2319" w:type="dxa"/>
          </w:tcPr>
          <w:p w14:paraId="58579B17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Address &amp; Telephone No.</w:t>
            </w:r>
          </w:p>
        </w:tc>
        <w:tc>
          <w:tcPr>
            <w:tcW w:w="2161" w:type="dxa"/>
          </w:tcPr>
          <w:p w14:paraId="33E59653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Type of Work</w:t>
            </w:r>
          </w:p>
        </w:tc>
        <w:tc>
          <w:tcPr>
            <w:tcW w:w="1260" w:type="dxa"/>
          </w:tcPr>
          <w:p w14:paraId="09C4C73F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NIGP Code(s)</w:t>
            </w:r>
          </w:p>
        </w:tc>
        <w:tc>
          <w:tcPr>
            <w:tcW w:w="3240" w:type="dxa"/>
          </w:tcPr>
          <w:p w14:paraId="5D1C6E3D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Description of Work </w:t>
            </w:r>
          </w:p>
        </w:tc>
      </w:tr>
      <w:tr w:rsidR="00522C9D" w14:paraId="07C6E5F4" w14:textId="77777777" w:rsidTr="004D0627">
        <w:tblPrEx>
          <w:shd w:val="clear" w:color="auto" w:fill="auto"/>
        </w:tblPrEx>
        <w:tc>
          <w:tcPr>
            <w:tcW w:w="2108" w:type="dxa"/>
          </w:tcPr>
          <w:p w14:paraId="60A27188" w14:textId="77777777" w:rsidR="00522C9D" w:rsidRDefault="00522C9D" w:rsidP="00522C9D"/>
        </w:tc>
        <w:tc>
          <w:tcPr>
            <w:tcW w:w="2319" w:type="dxa"/>
          </w:tcPr>
          <w:p w14:paraId="52EA5D60" w14:textId="77777777" w:rsidR="00522C9D" w:rsidRDefault="00522C9D" w:rsidP="00522C9D"/>
        </w:tc>
        <w:tc>
          <w:tcPr>
            <w:tcW w:w="2161" w:type="dxa"/>
          </w:tcPr>
          <w:p w14:paraId="040D0618" w14:textId="77777777" w:rsidR="00522C9D" w:rsidRDefault="00522C9D" w:rsidP="00522C9D"/>
        </w:tc>
        <w:tc>
          <w:tcPr>
            <w:tcW w:w="1260" w:type="dxa"/>
          </w:tcPr>
          <w:p w14:paraId="02AF6E82" w14:textId="77777777" w:rsidR="00522C9D" w:rsidRDefault="00522C9D" w:rsidP="00522C9D"/>
        </w:tc>
        <w:tc>
          <w:tcPr>
            <w:tcW w:w="3240" w:type="dxa"/>
          </w:tcPr>
          <w:p w14:paraId="1F2F3603" w14:textId="77777777" w:rsidR="00522C9D" w:rsidRDefault="00522C9D" w:rsidP="00522C9D"/>
          <w:p w14:paraId="7137E130" w14:textId="77777777" w:rsidR="00522C9D" w:rsidRDefault="00522C9D" w:rsidP="00522C9D"/>
        </w:tc>
      </w:tr>
      <w:tr w:rsidR="00522C9D" w:rsidRPr="004D0627" w14:paraId="082FDF3F" w14:textId="77777777" w:rsidTr="004D0627">
        <w:tblPrEx>
          <w:shd w:val="clear" w:color="auto" w:fill="auto"/>
        </w:tblPrEx>
        <w:trPr>
          <w:trHeight w:val="1592"/>
        </w:trPr>
        <w:tc>
          <w:tcPr>
            <w:tcW w:w="6588" w:type="dxa"/>
            <w:gridSpan w:val="3"/>
          </w:tcPr>
          <w:p w14:paraId="74706A53" w14:textId="77777777" w:rsidR="00522C9D" w:rsidRPr="004D0627" w:rsidRDefault="00522C9D" w:rsidP="004D0627">
            <w:pPr>
              <w:spacing w:line="180" w:lineRule="exact"/>
              <w:rPr>
                <w:rFonts w:ascii="Arial" w:hAnsi="Arial"/>
                <w:sz w:val="16"/>
                <w:szCs w:val="16"/>
              </w:rPr>
            </w:pPr>
          </w:p>
          <w:p w14:paraId="17ABE432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Total Amount Set Aside: $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  </w:t>
            </w:r>
          </w:p>
          <w:p w14:paraId="385E1753" w14:textId="77777777" w:rsidR="00522C9D" w:rsidRPr="004D0627" w:rsidRDefault="00522C9D" w:rsidP="004D0627">
            <w:pPr>
              <w:spacing w:line="80" w:lineRule="exact"/>
              <w:rPr>
                <w:rFonts w:ascii="Arial" w:hAnsi="Arial"/>
                <w:sz w:val="16"/>
                <w:szCs w:val="16"/>
              </w:rPr>
            </w:pPr>
          </w:p>
          <w:p w14:paraId="0CB197BC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Percentage of Total Set Aside Amount 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>%       Tier: 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</w:p>
          <w:p w14:paraId="1416ACD7" w14:textId="77777777" w:rsidR="00522C9D" w:rsidRPr="004D0627" w:rsidRDefault="00522C9D" w:rsidP="00522C9D">
            <w:pPr>
              <w:rPr>
                <w:rFonts w:ascii="Arial" w:hAnsi="Arial"/>
                <w:sz w:val="14"/>
                <w:szCs w:val="14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                                                                                                     </w:t>
            </w:r>
            <w:r w:rsidRPr="004D0627">
              <w:rPr>
                <w:rFonts w:ascii="Arial" w:hAnsi="Arial"/>
                <w:sz w:val="14"/>
                <w:szCs w:val="14"/>
              </w:rPr>
              <w:t xml:space="preserve">  1</w:t>
            </w:r>
            <w:r w:rsidRPr="004D0627">
              <w:rPr>
                <w:rFonts w:ascii="Arial" w:hAnsi="Arial"/>
                <w:sz w:val="14"/>
                <w:szCs w:val="14"/>
                <w:vertAlign w:val="superscript"/>
              </w:rPr>
              <w:t>st</w:t>
            </w:r>
            <w:r w:rsidRPr="004D0627">
              <w:rPr>
                <w:rFonts w:ascii="Arial" w:hAnsi="Arial"/>
                <w:sz w:val="14"/>
                <w:szCs w:val="14"/>
              </w:rPr>
              <w:t>, 2</w:t>
            </w:r>
            <w:r w:rsidRPr="004D0627">
              <w:rPr>
                <w:rFonts w:ascii="Arial" w:hAnsi="Arial"/>
                <w:sz w:val="14"/>
                <w:szCs w:val="14"/>
                <w:vertAlign w:val="superscript"/>
              </w:rPr>
              <w:t>nd</w:t>
            </w:r>
            <w:r w:rsidRPr="004D0627">
              <w:rPr>
                <w:rFonts w:ascii="Arial" w:hAnsi="Arial"/>
                <w:sz w:val="14"/>
                <w:szCs w:val="14"/>
              </w:rPr>
              <w:t>, 3rd</w:t>
            </w:r>
          </w:p>
          <w:p w14:paraId="44F167A8" w14:textId="77777777" w:rsidR="00522C9D" w:rsidRPr="004D0627" w:rsidRDefault="00522C9D" w:rsidP="004D0627">
            <w:pPr>
              <w:spacing w:before="60" w:line="120" w:lineRule="exact"/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LSDBE Certification Number: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7C2270AB" w14:textId="77777777" w:rsidR="00522C9D" w:rsidRPr="004D0627" w:rsidRDefault="00522C9D" w:rsidP="004D0627">
            <w:pPr>
              <w:spacing w:line="120" w:lineRule="exact"/>
              <w:rPr>
                <w:rFonts w:ascii="Arial" w:hAnsi="Arial"/>
                <w:sz w:val="16"/>
                <w:szCs w:val="16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800"/>
              <w:gridCol w:w="720"/>
              <w:gridCol w:w="720"/>
              <w:gridCol w:w="720"/>
              <w:gridCol w:w="720"/>
              <w:gridCol w:w="720"/>
              <w:gridCol w:w="720"/>
            </w:tblGrid>
            <w:tr w:rsidR="00522C9D" w:rsidRPr="004D0627" w14:paraId="09C3F44F" w14:textId="77777777" w:rsidTr="004D0627">
              <w:trPr>
                <w:trHeight w:val="377"/>
              </w:trPr>
              <w:tc>
                <w:tcPr>
                  <w:tcW w:w="180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50494BC1" w14:textId="77777777" w:rsidR="00522C9D" w:rsidRPr="004D0627" w:rsidRDefault="00522C9D" w:rsidP="004D0627">
                  <w:pPr>
                    <w:spacing w:line="16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Certification Status:</w:t>
                  </w: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</w:p>
                <w:p w14:paraId="26EBF9DD" w14:textId="77777777" w:rsidR="00522C9D" w:rsidRPr="004D0627" w:rsidRDefault="00522C9D" w:rsidP="004D0627">
                  <w:pPr>
                    <w:spacing w:line="20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(</w:t>
                  </w:r>
                  <w:r w:rsidRPr="004D0627">
                    <w:rPr>
                      <w:rFonts w:ascii="Arial" w:hAnsi="Arial" w:cs="Arial"/>
                      <w:sz w:val="14"/>
                      <w:szCs w:val="14"/>
                    </w:rPr>
                    <w:t>check all that apply</w:t>
                  </w: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5DD6974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SBE: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A235CA2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LBE: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9A5965C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DBE: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086034B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 xml:space="preserve"> DZE: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</w:tcBorders>
                </w:tcPr>
                <w:p w14:paraId="30390CBE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ROB: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</w:tcBorders>
                </w:tcPr>
                <w:p w14:paraId="17AAAD38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LRB:</w:t>
                  </w:r>
                </w:p>
              </w:tc>
            </w:tr>
          </w:tbl>
          <w:p w14:paraId="3D8023F3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500" w:type="dxa"/>
            <w:gridSpan w:val="2"/>
          </w:tcPr>
          <w:p w14:paraId="77EFE7AB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</w:p>
          <w:p w14:paraId="49979118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Point of Contact: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56A616DD" w14:textId="77777777" w:rsidR="00522C9D" w:rsidRPr="004D0627" w:rsidRDefault="00522C9D" w:rsidP="004D0627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</w:rPr>
              <w:tab/>
              <w:t xml:space="preserve">   Name (Print)</w:t>
            </w:r>
          </w:p>
          <w:p w14:paraId="3CC811A0" w14:textId="77777777" w:rsidR="00522C9D" w:rsidRPr="004D0627" w:rsidRDefault="00522C9D" w:rsidP="004D0627">
            <w:pPr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Contact Telephone Number:</w:t>
            </w:r>
            <w:r w:rsidRPr="004D0627">
              <w:rPr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6258EBD5" w14:textId="77777777" w:rsidR="00522C9D" w:rsidRPr="004D0627" w:rsidRDefault="00522C9D" w:rsidP="004D0627">
            <w:pPr>
              <w:spacing w:line="300" w:lineRule="exact"/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Fax Number:</w:t>
            </w:r>
            <w:r w:rsidRPr="004D0627">
              <w:rPr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085C39E0" w14:textId="77777777" w:rsidR="00522C9D" w:rsidRPr="004D0627" w:rsidRDefault="00522C9D" w:rsidP="004D0627">
            <w:pPr>
              <w:spacing w:line="320" w:lineRule="exact"/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Email Address:</w:t>
            </w:r>
            <w:r w:rsidRPr="004D0627">
              <w:rPr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552504A4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522C9D" w:rsidRPr="004D0627" w14:paraId="64B38A0E" w14:textId="77777777" w:rsidTr="004D0627">
        <w:tc>
          <w:tcPr>
            <w:tcW w:w="11088" w:type="dxa"/>
            <w:gridSpan w:val="5"/>
            <w:shd w:val="clear" w:color="auto" w:fill="CCCCCC"/>
          </w:tcPr>
          <w:p w14:paraId="2F943B4B" w14:textId="77777777" w:rsidR="00522C9D" w:rsidRPr="004D0627" w:rsidRDefault="00522C9D" w:rsidP="00522C9D">
            <w:pPr>
              <w:rPr>
                <w:sz w:val="18"/>
                <w:szCs w:val="18"/>
              </w:rPr>
            </w:pPr>
            <w:r w:rsidRPr="004D0627">
              <w:rPr>
                <w:rFonts w:ascii="Arial" w:hAnsi="Arial"/>
                <w:b/>
                <w:sz w:val="18"/>
                <w:szCs w:val="18"/>
              </w:rPr>
              <w:t xml:space="preserve">SUBCONTRACTOR INFORMATION: </w:t>
            </w:r>
          </w:p>
        </w:tc>
      </w:tr>
      <w:tr w:rsidR="00522C9D" w14:paraId="0B06C895" w14:textId="77777777" w:rsidTr="004D0627">
        <w:tblPrEx>
          <w:shd w:val="clear" w:color="auto" w:fill="auto"/>
        </w:tblPrEx>
        <w:tc>
          <w:tcPr>
            <w:tcW w:w="2108" w:type="dxa"/>
          </w:tcPr>
          <w:p w14:paraId="56C424CF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Name</w:t>
            </w:r>
          </w:p>
        </w:tc>
        <w:tc>
          <w:tcPr>
            <w:tcW w:w="2319" w:type="dxa"/>
          </w:tcPr>
          <w:p w14:paraId="3DC4FE5A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Address &amp; Telephone No.</w:t>
            </w:r>
          </w:p>
        </w:tc>
        <w:tc>
          <w:tcPr>
            <w:tcW w:w="2161" w:type="dxa"/>
          </w:tcPr>
          <w:p w14:paraId="495EA4C7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Type of Work</w:t>
            </w:r>
          </w:p>
        </w:tc>
        <w:tc>
          <w:tcPr>
            <w:tcW w:w="1260" w:type="dxa"/>
          </w:tcPr>
          <w:p w14:paraId="4EE43737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NIGP Code(s)</w:t>
            </w:r>
          </w:p>
        </w:tc>
        <w:tc>
          <w:tcPr>
            <w:tcW w:w="3240" w:type="dxa"/>
          </w:tcPr>
          <w:p w14:paraId="2427196A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Description of Work </w:t>
            </w:r>
          </w:p>
        </w:tc>
      </w:tr>
      <w:tr w:rsidR="00522C9D" w14:paraId="7B6FC8B3" w14:textId="77777777" w:rsidTr="004D0627">
        <w:tblPrEx>
          <w:shd w:val="clear" w:color="auto" w:fill="auto"/>
        </w:tblPrEx>
        <w:tc>
          <w:tcPr>
            <w:tcW w:w="2108" w:type="dxa"/>
          </w:tcPr>
          <w:p w14:paraId="1E49C423" w14:textId="77777777" w:rsidR="00522C9D" w:rsidRDefault="00522C9D" w:rsidP="00522C9D"/>
        </w:tc>
        <w:tc>
          <w:tcPr>
            <w:tcW w:w="2319" w:type="dxa"/>
          </w:tcPr>
          <w:p w14:paraId="0EF63B8C" w14:textId="77777777" w:rsidR="00522C9D" w:rsidRDefault="00522C9D" w:rsidP="00522C9D"/>
        </w:tc>
        <w:tc>
          <w:tcPr>
            <w:tcW w:w="2161" w:type="dxa"/>
          </w:tcPr>
          <w:p w14:paraId="1757329E" w14:textId="77777777" w:rsidR="00522C9D" w:rsidRDefault="00522C9D" w:rsidP="00522C9D"/>
        </w:tc>
        <w:tc>
          <w:tcPr>
            <w:tcW w:w="1260" w:type="dxa"/>
          </w:tcPr>
          <w:p w14:paraId="073D9930" w14:textId="77777777" w:rsidR="00522C9D" w:rsidRDefault="00522C9D" w:rsidP="00522C9D"/>
        </w:tc>
        <w:tc>
          <w:tcPr>
            <w:tcW w:w="3240" w:type="dxa"/>
          </w:tcPr>
          <w:p w14:paraId="612A8C58" w14:textId="77777777" w:rsidR="00522C9D" w:rsidRDefault="00522C9D" w:rsidP="00522C9D"/>
          <w:p w14:paraId="3856F7DE" w14:textId="77777777" w:rsidR="00522C9D" w:rsidRDefault="00522C9D" w:rsidP="00522C9D"/>
        </w:tc>
      </w:tr>
      <w:tr w:rsidR="00522C9D" w:rsidRPr="004D0627" w14:paraId="1C553FE8" w14:textId="77777777" w:rsidTr="004D0627">
        <w:tblPrEx>
          <w:shd w:val="clear" w:color="auto" w:fill="auto"/>
        </w:tblPrEx>
        <w:trPr>
          <w:trHeight w:val="1592"/>
        </w:trPr>
        <w:tc>
          <w:tcPr>
            <w:tcW w:w="6588" w:type="dxa"/>
            <w:gridSpan w:val="3"/>
          </w:tcPr>
          <w:p w14:paraId="0A737F0E" w14:textId="77777777" w:rsidR="00522C9D" w:rsidRPr="004D0627" w:rsidRDefault="00522C9D" w:rsidP="004D0627">
            <w:pPr>
              <w:spacing w:line="180" w:lineRule="exact"/>
              <w:rPr>
                <w:rFonts w:ascii="Arial" w:hAnsi="Arial"/>
                <w:sz w:val="16"/>
                <w:szCs w:val="16"/>
              </w:rPr>
            </w:pPr>
          </w:p>
          <w:p w14:paraId="0BDDF1AA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Total Amount Set Aside: $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  </w:t>
            </w:r>
          </w:p>
          <w:p w14:paraId="5C8CB55D" w14:textId="77777777" w:rsidR="00522C9D" w:rsidRPr="004D0627" w:rsidRDefault="00522C9D" w:rsidP="004D0627">
            <w:pPr>
              <w:spacing w:line="80" w:lineRule="exact"/>
              <w:rPr>
                <w:rFonts w:ascii="Arial" w:hAnsi="Arial"/>
                <w:sz w:val="16"/>
                <w:szCs w:val="16"/>
              </w:rPr>
            </w:pPr>
          </w:p>
          <w:p w14:paraId="1D1689E1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Percentage of Total Set Aside Amount 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>%       Tier: 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</w:p>
          <w:p w14:paraId="04B42F18" w14:textId="77777777" w:rsidR="00522C9D" w:rsidRPr="004D0627" w:rsidRDefault="00522C9D" w:rsidP="00522C9D">
            <w:pPr>
              <w:rPr>
                <w:rFonts w:ascii="Arial" w:hAnsi="Arial"/>
                <w:sz w:val="14"/>
                <w:szCs w:val="14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                                                                                                     </w:t>
            </w:r>
            <w:r w:rsidRPr="004D0627">
              <w:rPr>
                <w:rFonts w:ascii="Arial" w:hAnsi="Arial"/>
                <w:sz w:val="14"/>
                <w:szCs w:val="14"/>
              </w:rPr>
              <w:t xml:space="preserve">  1</w:t>
            </w:r>
            <w:r w:rsidRPr="004D0627">
              <w:rPr>
                <w:rFonts w:ascii="Arial" w:hAnsi="Arial"/>
                <w:sz w:val="14"/>
                <w:szCs w:val="14"/>
                <w:vertAlign w:val="superscript"/>
              </w:rPr>
              <w:t>st</w:t>
            </w:r>
            <w:r w:rsidRPr="004D0627">
              <w:rPr>
                <w:rFonts w:ascii="Arial" w:hAnsi="Arial"/>
                <w:sz w:val="14"/>
                <w:szCs w:val="14"/>
              </w:rPr>
              <w:t>, 2</w:t>
            </w:r>
            <w:r w:rsidRPr="004D0627">
              <w:rPr>
                <w:rFonts w:ascii="Arial" w:hAnsi="Arial"/>
                <w:sz w:val="14"/>
                <w:szCs w:val="14"/>
                <w:vertAlign w:val="superscript"/>
              </w:rPr>
              <w:t>nd</w:t>
            </w:r>
            <w:r w:rsidRPr="004D0627">
              <w:rPr>
                <w:rFonts w:ascii="Arial" w:hAnsi="Arial"/>
                <w:sz w:val="14"/>
                <w:szCs w:val="14"/>
              </w:rPr>
              <w:t>, 3rd</w:t>
            </w:r>
          </w:p>
          <w:p w14:paraId="0F7F6198" w14:textId="77777777" w:rsidR="00522C9D" w:rsidRPr="004D0627" w:rsidRDefault="00522C9D" w:rsidP="004D0627">
            <w:pPr>
              <w:spacing w:before="60" w:line="120" w:lineRule="exact"/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LSDBE Certification Number: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24CFCEB3" w14:textId="77777777" w:rsidR="00522C9D" w:rsidRPr="004D0627" w:rsidRDefault="00522C9D" w:rsidP="004D0627">
            <w:pPr>
              <w:spacing w:line="120" w:lineRule="exact"/>
              <w:rPr>
                <w:rFonts w:ascii="Arial" w:hAnsi="Arial"/>
                <w:sz w:val="16"/>
                <w:szCs w:val="16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800"/>
              <w:gridCol w:w="720"/>
              <w:gridCol w:w="720"/>
              <w:gridCol w:w="720"/>
              <w:gridCol w:w="720"/>
              <w:gridCol w:w="720"/>
              <w:gridCol w:w="720"/>
            </w:tblGrid>
            <w:tr w:rsidR="00522C9D" w:rsidRPr="004D0627" w14:paraId="4958EC8A" w14:textId="77777777" w:rsidTr="004D0627">
              <w:trPr>
                <w:trHeight w:val="377"/>
              </w:trPr>
              <w:tc>
                <w:tcPr>
                  <w:tcW w:w="180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533971A2" w14:textId="77777777" w:rsidR="00522C9D" w:rsidRPr="004D0627" w:rsidRDefault="00522C9D" w:rsidP="004D0627">
                  <w:pPr>
                    <w:spacing w:line="16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Certification Status:</w:t>
                  </w: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</w:p>
                <w:p w14:paraId="5DC92E10" w14:textId="77777777" w:rsidR="00522C9D" w:rsidRPr="004D0627" w:rsidRDefault="00522C9D" w:rsidP="004D0627">
                  <w:pPr>
                    <w:spacing w:line="20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(</w:t>
                  </w:r>
                  <w:r w:rsidRPr="004D0627">
                    <w:rPr>
                      <w:rFonts w:ascii="Arial" w:hAnsi="Arial" w:cs="Arial"/>
                      <w:sz w:val="14"/>
                      <w:szCs w:val="14"/>
                    </w:rPr>
                    <w:t>check all that apply</w:t>
                  </w: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9F91054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SBE: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2F42B4D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LBE: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C2DF912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DBE: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AB9080B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 xml:space="preserve"> DZE: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</w:tcBorders>
                </w:tcPr>
                <w:p w14:paraId="57768C66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ROB: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</w:tcBorders>
                </w:tcPr>
                <w:p w14:paraId="79F50F4D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LRB:</w:t>
                  </w:r>
                </w:p>
              </w:tc>
            </w:tr>
          </w:tbl>
          <w:p w14:paraId="737755CD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500" w:type="dxa"/>
            <w:gridSpan w:val="2"/>
          </w:tcPr>
          <w:p w14:paraId="44239A59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</w:p>
          <w:p w14:paraId="24E5325C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Point of Contact: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07C9A7BA" w14:textId="77777777" w:rsidR="00522C9D" w:rsidRPr="004D0627" w:rsidRDefault="00522C9D" w:rsidP="004D0627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</w:rPr>
              <w:tab/>
              <w:t xml:space="preserve">   Name (Print)</w:t>
            </w:r>
          </w:p>
          <w:p w14:paraId="5E3435CD" w14:textId="77777777" w:rsidR="00522C9D" w:rsidRPr="004D0627" w:rsidRDefault="00522C9D" w:rsidP="004D0627">
            <w:pPr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Contact Telephone Number:</w:t>
            </w:r>
            <w:r w:rsidRPr="004D0627">
              <w:rPr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1400F243" w14:textId="77777777" w:rsidR="00522C9D" w:rsidRPr="004D0627" w:rsidRDefault="00522C9D" w:rsidP="004D0627">
            <w:pPr>
              <w:spacing w:line="300" w:lineRule="exact"/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Fax Number:</w:t>
            </w:r>
            <w:r w:rsidRPr="004D0627">
              <w:rPr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035AA054" w14:textId="77777777" w:rsidR="00522C9D" w:rsidRPr="004D0627" w:rsidRDefault="00522C9D" w:rsidP="004D0627">
            <w:pPr>
              <w:spacing w:line="320" w:lineRule="exact"/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Email Address:</w:t>
            </w:r>
            <w:r w:rsidRPr="004D0627">
              <w:rPr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46C55B88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522C9D" w:rsidRPr="004D0627" w14:paraId="3AA8466E" w14:textId="77777777" w:rsidTr="004D0627">
        <w:tc>
          <w:tcPr>
            <w:tcW w:w="11088" w:type="dxa"/>
            <w:gridSpan w:val="5"/>
            <w:shd w:val="clear" w:color="auto" w:fill="CCCCCC"/>
          </w:tcPr>
          <w:p w14:paraId="0D817669" w14:textId="77777777" w:rsidR="00522C9D" w:rsidRPr="004D0627" w:rsidRDefault="00522C9D" w:rsidP="00522C9D">
            <w:pPr>
              <w:rPr>
                <w:sz w:val="18"/>
                <w:szCs w:val="18"/>
              </w:rPr>
            </w:pPr>
            <w:r w:rsidRPr="004D0627">
              <w:rPr>
                <w:rFonts w:ascii="Arial" w:hAnsi="Arial"/>
                <w:b/>
                <w:sz w:val="18"/>
                <w:szCs w:val="18"/>
              </w:rPr>
              <w:t xml:space="preserve">SUBCONTRACTOR INFORMATION: </w:t>
            </w:r>
          </w:p>
        </w:tc>
      </w:tr>
      <w:tr w:rsidR="00522C9D" w14:paraId="0526BDF3" w14:textId="77777777" w:rsidTr="004D0627">
        <w:tblPrEx>
          <w:shd w:val="clear" w:color="auto" w:fill="auto"/>
        </w:tblPrEx>
        <w:tc>
          <w:tcPr>
            <w:tcW w:w="2108" w:type="dxa"/>
          </w:tcPr>
          <w:p w14:paraId="64A2AAD9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Name</w:t>
            </w:r>
          </w:p>
        </w:tc>
        <w:tc>
          <w:tcPr>
            <w:tcW w:w="2319" w:type="dxa"/>
          </w:tcPr>
          <w:p w14:paraId="4F812C36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Address &amp; Telephone No.</w:t>
            </w:r>
          </w:p>
        </w:tc>
        <w:tc>
          <w:tcPr>
            <w:tcW w:w="2161" w:type="dxa"/>
          </w:tcPr>
          <w:p w14:paraId="2989E43E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Type of Work</w:t>
            </w:r>
          </w:p>
        </w:tc>
        <w:tc>
          <w:tcPr>
            <w:tcW w:w="1260" w:type="dxa"/>
          </w:tcPr>
          <w:p w14:paraId="2A05E316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NIGP Code(s)</w:t>
            </w:r>
          </w:p>
        </w:tc>
        <w:tc>
          <w:tcPr>
            <w:tcW w:w="3240" w:type="dxa"/>
          </w:tcPr>
          <w:p w14:paraId="3EE57E30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Description of Work </w:t>
            </w:r>
          </w:p>
        </w:tc>
      </w:tr>
      <w:tr w:rsidR="00522C9D" w14:paraId="24009B8D" w14:textId="77777777" w:rsidTr="004D0627">
        <w:tblPrEx>
          <w:shd w:val="clear" w:color="auto" w:fill="auto"/>
        </w:tblPrEx>
        <w:tc>
          <w:tcPr>
            <w:tcW w:w="2108" w:type="dxa"/>
          </w:tcPr>
          <w:p w14:paraId="3A51C3D5" w14:textId="77777777" w:rsidR="00522C9D" w:rsidRDefault="00522C9D" w:rsidP="00522C9D"/>
        </w:tc>
        <w:tc>
          <w:tcPr>
            <w:tcW w:w="2319" w:type="dxa"/>
          </w:tcPr>
          <w:p w14:paraId="6DD290D4" w14:textId="77777777" w:rsidR="00522C9D" w:rsidRDefault="00522C9D" w:rsidP="00522C9D"/>
        </w:tc>
        <w:tc>
          <w:tcPr>
            <w:tcW w:w="2161" w:type="dxa"/>
          </w:tcPr>
          <w:p w14:paraId="420AF5AC" w14:textId="77777777" w:rsidR="00522C9D" w:rsidRDefault="00522C9D" w:rsidP="00522C9D"/>
        </w:tc>
        <w:tc>
          <w:tcPr>
            <w:tcW w:w="1260" w:type="dxa"/>
          </w:tcPr>
          <w:p w14:paraId="397FAD9D" w14:textId="77777777" w:rsidR="00522C9D" w:rsidRDefault="00522C9D" w:rsidP="00522C9D"/>
        </w:tc>
        <w:tc>
          <w:tcPr>
            <w:tcW w:w="3240" w:type="dxa"/>
          </w:tcPr>
          <w:p w14:paraId="7234299D" w14:textId="77777777" w:rsidR="00522C9D" w:rsidRDefault="00522C9D" w:rsidP="00522C9D"/>
          <w:p w14:paraId="562D541C" w14:textId="77777777" w:rsidR="00522C9D" w:rsidRDefault="00522C9D" w:rsidP="00522C9D"/>
        </w:tc>
      </w:tr>
      <w:tr w:rsidR="00522C9D" w:rsidRPr="004D0627" w14:paraId="364CCEF1" w14:textId="77777777" w:rsidTr="004D0627">
        <w:tblPrEx>
          <w:shd w:val="clear" w:color="auto" w:fill="auto"/>
        </w:tblPrEx>
        <w:trPr>
          <w:trHeight w:val="1592"/>
        </w:trPr>
        <w:tc>
          <w:tcPr>
            <w:tcW w:w="6588" w:type="dxa"/>
            <w:gridSpan w:val="3"/>
          </w:tcPr>
          <w:p w14:paraId="465C40D8" w14:textId="77777777" w:rsidR="00522C9D" w:rsidRPr="004D0627" w:rsidRDefault="00522C9D" w:rsidP="004D0627">
            <w:pPr>
              <w:spacing w:line="180" w:lineRule="exact"/>
              <w:rPr>
                <w:rFonts w:ascii="Arial" w:hAnsi="Arial"/>
                <w:sz w:val="16"/>
                <w:szCs w:val="16"/>
              </w:rPr>
            </w:pPr>
          </w:p>
          <w:p w14:paraId="5C308964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Total Amount Set Aside: $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  </w:t>
            </w:r>
          </w:p>
          <w:p w14:paraId="4D13A2E2" w14:textId="77777777" w:rsidR="00522C9D" w:rsidRPr="004D0627" w:rsidRDefault="00522C9D" w:rsidP="004D0627">
            <w:pPr>
              <w:spacing w:line="80" w:lineRule="exact"/>
              <w:rPr>
                <w:rFonts w:ascii="Arial" w:hAnsi="Arial"/>
                <w:sz w:val="16"/>
                <w:szCs w:val="16"/>
              </w:rPr>
            </w:pPr>
          </w:p>
          <w:p w14:paraId="055CA4FA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Percentage of Total Set Aside Amount 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>%       Tier: 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</w:p>
          <w:p w14:paraId="4E31BB60" w14:textId="77777777" w:rsidR="00522C9D" w:rsidRPr="004D0627" w:rsidRDefault="00522C9D" w:rsidP="00522C9D">
            <w:pPr>
              <w:rPr>
                <w:rFonts w:ascii="Arial" w:hAnsi="Arial"/>
                <w:sz w:val="14"/>
                <w:szCs w:val="14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                                                                                                     </w:t>
            </w:r>
            <w:r w:rsidRPr="004D0627">
              <w:rPr>
                <w:rFonts w:ascii="Arial" w:hAnsi="Arial"/>
                <w:sz w:val="14"/>
                <w:szCs w:val="14"/>
              </w:rPr>
              <w:t xml:space="preserve">  1</w:t>
            </w:r>
            <w:r w:rsidRPr="004D0627">
              <w:rPr>
                <w:rFonts w:ascii="Arial" w:hAnsi="Arial"/>
                <w:sz w:val="14"/>
                <w:szCs w:val="14"/>
                <w:vertAlign w:val="superscript"/>
              </w:rPr>
              <w:t>st</w:t>
            </w:r>
            <w:r w:rsidRPr="004D0627">
              <w:rPr>
                <w:rFonts w:ascii="Arial" w:hAnsi="Arial"/>
                <w:sz w:val="14"/>
                <w:szCs w:val="14"/>
              </w:rPr>
              <w:t>, 2</w:t>
            </w:r>
            <w:r w:rsidRPr="004D0627">
              <w:rPr>
                <w:rFonts w:ascii="Arial" w:hAnsi="Arial"/>
                <w:sz w:val="14"/>
                <w:szCs w:val="14"/>
                <w:vertAlign w:val="superscript"/>
              </w:rPr>
              <w:t>nd</w:t>
            </w:r>
            <w:r w:rsidRPr="004D0627">
              <w:rPr>
                <w:rFonts w:ascii="Arial" w:hAnsi="Arial"/>
                <w:sz w:val="14"/>
                <w:szCs w:val="14"/>
              </w:rPr>
              <w:t>, 3rd</w:t>
            </w:r>
          </w:p>
          <w:p w14:paraId="64EE2053" w14:textId="77777777" w:rsidR="00522C9D" w:rsidRPr="004D0627" w:rsidRDefault="00522C9D" w:rsidP="004D0627">
            <w:pPr>
              <w:spacing w:before="60" w:line="120" w:lineRule="exact"/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LSDBE Certification Number: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1E5AF0D0" w14:textId="77777777" w:rsidR="00522C9D" w:rsidRPr="004D0627" w:rsidRDefault="00522C9D" w:rsidP="004D0627">
            <w:pPr>
              <w:spacing w:line="120" w:lineRule="exact"/>
              <w:rPr>
                <w:rFonts w:ascii="Arial" w:hAnsi="Arial"/>
                <w:sz w:val="16"/>
                <w:szCs w:val="16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800"/>
              <w:gridCol w:w="720"/>
              <w:gridCol w:w="720"/>
              <w:gridCol w:w="720"/>
              <w:gridCol w:w="720"/>
              <w:gridCol w:w="720"/>
              <w:gridCol w:w="720"/>
            </w:tblGrid>
            <w:tr w:rsidR="00522C9D" w:rsidRPr="004D0627" w14:paraId="5724FC21" w14:textId="77777777" w:rsidTr="004D0627">
              <w:trPr>
                <w:trHeight w:val="377"/>
              </w:trPr>
              <w:tc>
                <w:tcPr>
                  <w:tcW w:w="180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21D51B2E" w14:textId="77777777" w:rsidR="00522C9D" w:rsidRPr="004D0627" w:rsidRDefault="00522C9D" w:rsidP="004D0627">
                  <w:pPr>
                    <w:spacing w:line="16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Certification Status:</w:t>
                  </w: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</w:p>
                <w:p w14:paraId="07806F5C" w14:textId="77777777" w:rsidR="00522C9D" w:rsidRPr="004D0627" w:rsidRDefault="00522C9D" w:rsidP="004D0627">
                  <w:pPr>
                    <w:spacing w:line="20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(</w:t>
                  </w:r>
                  <w:r w:rsidRPr="004D0627">
                    <w:rPr>
                      <w:rFonts w:ascii="Arial" w:hAnsi="Arial" w:cs="Arial"/>
                      <w:sz w:val="14"/>
                      <w:szCs w:val="14"/>
                    </w:rPr>
                    <w:t>check all that apply</w:t>
                  </w: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53CC003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SBE: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69F17A4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LBE: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05AE5A5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DBE: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A28901B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 xml:space="preserve"> DZE: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</w:tcBorders>
                </w:tcPr>
                <w:p w14:paraId="412D393F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ROB: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</w:tcBorders>
                </w:tcPr>
                <w:p w14:paraId="7EF9FB27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LRB:</w:t>
                  </w:r>
                </w:p>
              </w:tc>
            </w:tr>
          </w:tbl>
          <w:p w14:paraId="40E96CA8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500" w:type="dxa"/>
            <w:gridSpan w:val="2"/>
          </w:tcPr>
          <w:p w14:paraId="55FA4DBC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</w:p>
          <w:p w14:paraId="7E8503EE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Point of Contact: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4FF4AB1C" w14:textId="77777777" w:rsidR="00522C9D" w:rsidRPr="004D0627" w:rsidRDefault="00522C9D" w:rsidP="004D0627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</w:rPr>
              <w:tab/>
              <w:t xml:space="preserve">   Name (Print)</w:t>
            </w:r>
          </w:p>
          <w:p w14:paraId="78552F81" w14:textId="77777777" w:rsidR="00522C9D" w:rsidRPr="004D0627" w:rsidRDefault="00522C9D" w:rsidP="004D0627">
            <w:pPr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Contact Telephone Number:</w:t>
            </w:r>
            <w:r w:rsidRPr="004D0627">
              <w:rPr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770C5C00" w14:textId="77777777" w:rsidR="00522C9D" w:rsidRPr="004D0627" w:rsidRDefault="00522C9D" w:rsidP="004D0627">
            <w:pPr>
              <w:spacing w:line="300" w:lineRule="exact"/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Fax Number:</w:t>
            </w:r>
            <w:r w:rsidRPr="004D0627">
              <w:rPr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30325AD2" w14:textId="77777777" w:rsidR="00522C9D" w:rsidRPr="004D0627" w:rsidRDefault="00522C9D" w:rsidP="004D0627">
            <w:pPr>
              <w:spacing w:line="320" w:lineRule="exact"/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Email Address:</w:t>
            </w:r>
            <w:r w:rsidRPr="004D0627">
              <w:rPr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16D2F6A5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3BABB377" w14:textId="77777777" w:rsidR="00522C9D" w:rsidRDefault="00522C9D" w:rsidP="00522C9D">
      <w:pPr>
        <w:rPr>
          <w:rFonts w:ascii="Arial" w:hAnsi="Arial"/>
          <w:sz w:val="20"/>
          <w:szCs w:val="20"/>
        </w:rPr>
      </w:pPr>
    </w:p>
    <w:p w14:paraId="4510B3BF" w14:textId="77777777" w:rsidR="00522C9D" w:rsidRPr="00C72243" w:rsidRDefault="00522C9D" w:rsidP="00522C9D">
      <w:pPr>
        <w:rPr>
          <w:rFonts w:ascii="Arial" w:hAnsi="Arial"/>
          <w:sz w:val="18"/>
          <w:szCs w:val="18"/>
        </w:rPr>
      </w:pPr>
    </w:p>
    <w:sectPr w:rsidR="00522C9D" w:rsidRPr="00C72243" w:rsidSect="00481E20">
      <w:footerReference w:type="default" r:id="rId7"/>
      <w:pgSz w:w="12240" w:h="15840" w:code="1"/>
      <w:pgMar w:top="432" w:right="432" w:bottom="432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3A192" w14:textId="77777777" w:rsidR="00BF17C1" w:rsidRDefault="00BF17C1">
      <w:r>
        <w:separator/>
      </w:r>
    </w:p>
  </w:endnote>
  <w:endnote w:type="continuationSeparator" w:id="0">
    <w:p w14:paraId="0098BA45" w14:textId="77777777" w:rsidR="00BF17C1" w:rsidRDefault="00BF1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A28BA" w14:textId="77777777" w:rsidR="0017562A" w:rsidRDefault="0017562A" w:rsidP="0017562A">
    <w:pPr>
      <w:pStyle w:val="Footer"/>
      <w:jc w:val="right"/>
    </w:pPr>
    <w:r>
      <w:t>Subcontracting Plan Form – DCOC</w:t>
    </w:r>
    <w:r w:rsidR="00600CF4">
      <w:t>FO</w:t>
    </w:r>
    <w:r>
      <w:t>-1105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C8639" w14:textId="77777777" w:rsidR="00BF17C1" w:rsidRDefault="00BF17C1">
      <w:r>
        <w:separator/>
      </w:r>
    </w:p>
  </w:footnote>
  <w:footnote w:type="continuationSeparator" w:id="0">
    <w:p w14:paraId="405723AB" w14:textId="77777777" w:rsidR="00BF17C1" w:rsidRDefault="00BF17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818F56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E20D03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24A1B7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E745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888D87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27012E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3F432E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2BE3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A2C8B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3A0D3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156275F"/>
    <w:multiLevelType w:val="hybridMultilevel"/>
    <w:tmpl w:val="4D3E9E66"/>
    <w:lvl w:ilvl="0" w:tplc="0C84936E">
      <w:start w:val="1"/>
      <w:numFmt w:val="low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543C46A4"/>
    <w:multiLevelType w:val="hybridMultilevel"/>
    <w:tmpl w:val="38B860EE"/>
    <w:lvl w:ilvl="0" w:tplc="2E0AA368">
      <w:start w:val="5"/>
      <w:numFmt w:val="low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698552E9"/>
    <w:multiLevelType w:val="hybridMultilevel"/>
    <w:tmpl w:val="A4E0CCD8"/>
    <w:lvl w:ilvl="0" w:tplc="65722DCE">
      <w:start w:val="4"/>
      <w:numFmt w:val="low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7C1"/>
    <w:rsid w:val="00091B89"/>
    <w:rsid w:val="000C28B3"/>
    <w:rsid w:val="00122DE7"/>
    <w:rsid w:val="0013010B"/>
    <w:rsid w:val="00140D4E"/>
    <w:rsid w:val="0017562A"/>
    <w:rsid w:val="00180EEA"/>
    <w:rsid w:val="001922FA"/>
    <w:rsid w:val="001B379A"/>
    <w:rsid w:val="001C2377"/>
    <w:rsid w:val="002B3E00"/>
    <w:rsid w:val="00307D35"/>
    <w:rsid w:val="00315718"/>
    <w:rsid w:val="00316A2B"/>
    <w:rsid w:val="00365539"/>
    <w:rsid w:val="00426B31"/>
    <w:rsid w:val="00481E20"/>
    <w:rsid w:val="004B46AE"/>
    <w:rsid w:val="004D0627"/>
    <w:rsid w:val="004F79B4"/>
    <w:rsid w:val="00522C9D"/>
    <w:rsid w:val="00533E5F"/>
    <w:rsid w:val="00600CF4"/>
    <w:rsid w:val="00655635"/>
    <w:rsid w:val="00666F0E"/>
    <w:rsid w:val="006A74DD"/>
    <w:rsid w:val="006F4F00"/>
    <w:rsid w:val="00700545"/>
    <w:rsid w:val="007212E2"/>
    <w:rsid w:val="00791DF8"/>
    <w:rsid w:val="007A60B7"/>
    <w:rsid w:val="007D5BFB"/>
    <w:rsid w:val="008247B2"/>
    <w:rsid w:val="00861698"/>
    <w:rsid w:val="00865E9C"/>
    <w:rsid w:val="008E4AAF"/>
    <w:rsid w:val="008F66DC"/>
    <w:rsid w:val="00986428"/>
    <w:rsid w:val="00A009AF"/>
    <w:rsid w:val="00A44852"/>
    <w:rsid w:val="00A6468B"/>
    <w:rsid w:val="00AB4975"/>
    <w:rsid w:val="00B362C4"/>
    <w:rsid w:val="00B846F8"/>
    <w:rsid w:val="00BA5B08"/>
    <w:rsid w:val="00BE0263"/>
    <w:rsid w:val="00BE27B5"/>
    <w:rsid w:val="00BF17C1"/>
    <w:rsid w:val="00C00529"/>
    <w:rsid w:val="00C43B48"/>
    <w:rsid w:val="00C66534"/>
    <w:rsid w:val="00C72243"/>
    <w:rsid w:val="00C90BFD"/>
    <w:rsid w:val="00C94DA0"/>
    <w:rsid w:val="00CD1D9B"/>
    <w:rsid w:val="00CD3361"/>
    <w:rsid w:val="00CE4BD9"/>
    <w:rsid w:val="00D104EB"/>
    <w:rsid w:val="00D158FE"/>
    <w:rsid w:val="00D666AC"/>
    <w:rsid w:val="00DC2D29"/>
    <w:rsid w:val="00DF20FD"/>
    <w:rsid w:val="00E323D1"/>
    <w:rsid w:val="00E411FF"/>
    <w:rsid w:val="00E76845"/>
    <w:rsid w:val="00ED190A"/>
    <w:rsid w:val="00F14D0F"/>
    <w:rsid w:val="00F16AB0"/>
    <w:rsid w:val="00F31946"/>
    <w:rsid w:val="00FB76AB"/>
    <w:rsid w:val="00FE2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3F50994A"/>
  <w15:chartTrackingRefBased/>
  <w15:docId w15:val="{03B2F218-0E09-4835-A958-7E302EE6A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6A2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16A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C66534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8E4AA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rsid w:val="0017562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7562A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2022\FY22%20RFP\CFOPD-22-R-009%20-%20Automated%20Testing%20(DIFS)\2%20-%20Solicitation\Subcontracting_Plan_Form_111605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Subcontracting_Plan_Form_111605</Template>
  <TotalTime>2</TotalTime>
  <Pages>2</Pages>
  <Words>695</Words>
  <Characters>5102</Characters>
  <Application>Microsoft Office Word</Application>
  <DocSecurity>0</DocSecurity>
  <Lines>268</Lines>
  <Paragraphs>263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Office of Contracting &amp; Procurement</vt:lpstr>
    </vt:vector>
  </TitlesOfParts>
  <Company>DC GOV</Company>
  <LinksUpToDate>false</LinksUpToDate>
  <CharactersWithSpaces>5534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of Contracting &amp; Procurement</dc:title>
  <dc:subject/>
  <dc:creator>secadm</dc:creator>
  <cp:keywords/>
  <dc:description/>
  <cp:lastModifiedBy>Simpson, Andrea (OCFO)</cp:lastModifiedBy>
  <cp:revision>1</cp:revision>
  <cp:lastPrinted>2012-10-18T18:10:00Z</cp:lastPrinted>
  <dcterms:created xsi:type="dcterms:W3CDTF">2022-05-13T13:08:00Z</dcterms:created>
  <dcterms:modified xsi:type="dcterms:W3CDTF">2022-05-13T13:10:00Z</dcterms:modified>
</cp:coreProperties>
</file>